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EB742F" w14:textId="0D0C0D10" w:rsidR="00F360B3" w:rsidRPr="007C1443" w:rsidRDefault="008867BE" w:rsidP="007C1443">
      <w:pPr>
        <w:spacing w:after="240" w:line="288" w:lineRule="auto"/>
        <w:rPr>
          <w:rFonts w:ascii="Open Sans" w:hAnsi="Open Sans" w:cs="Open Sans"/>
          <w:b/>
          <w:sz w:val="36"/>
          <w:szCs w:val="45"/>
        </w:rPr>
      </w:pPr>
      <w:r w:rsidRPr="008867BE">
        <w:rPr>
          <w:rFonts w:ascii="Open Sans" w:hAnsi="Open Sans" w:cs="Open Sans"/>
          <w:b/>
          <w:noProof/>
          <w:sz w:val="36"/>
          <w:szCs w:val="45"/>
        </w:rPr>
        <w:drawing>
          <wp:anchor distT="0" distB="0" distL="114300" distR="114300" simplePos="0" relativeHeight="251689984" behindDoc="0" locked="0" layoutInCell="1" allowOverlap="1" wp14:anchorId="1E5A4072" wp14:editId="638A3B82">
            <wp:simplePos x="0" y="0"/>
            <wp:positionH relativeFrom="column">
              <wp:posOffset>2374265</wp:posOffset>
            </wp:positionH>
            <wp:positionV relativeFrom="paragraph">
              <wp:posOffset>-80010</wp:posOffset>
            </wp:positionV>
            <wp:extent cx="391795" cy="391795"/>
            <wp:effectExtent l="0" t="0" r="8255" b="8255"/>
            <wp:wrapNone/>
            <wp:docPr id="14" name="Grafik 10">
              <a:extLst xmlns:a="http://schemas.openxmlformats.org/drawingml/2006/main">
                <a:ext uri="{FF2B5EF4-FFF2-40B4-BE49-F238E27FC236}">
                  <a16:creationId xmlns:a16="http://schemas.microsoft.com/office/drawing/2014/main" id="{10712D67-A4E7-4BBD-BE07-A870C84218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>
                      <a:extLst>
                        <a:ext uri="{FF2B5EF4-FFF2-40B4-BE49-F238E27FC236}">
                          <a16:creationId xmlns:a16="http://schemas.microsoft.com/office/drawing/2014/main" id="{10712D67-A4E7-4BBD-BE07-A870C84218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795" cy="39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2AD1">
        <w:rPr>
          <w:rFonts w:ascii="Open Sans" w:hAnsi="Open Sans" w:cs="Open Sans"/>
          <w:b/>
          <w:sz w:val="36"/>
          <w:szCs w:val="45"/>
        </w:rPr>
        <w:t>G</w:t>
      </w:r>
      <w:r w:rsidR="001977FB" w:rsidRPr="007C1443">
        <w:rPr>
          <w:rFonts w:ascii="Open Sans" w:hAnsi="Open Sans" w:cs="Open Sans"/>
          <w:b/>
          <w:sz w:val="36"/>
          <w:szCs w:val="45"/>
        </w:rPr>
        <w:t xml:space="preserve">esammelt </w:t>
      </w:r>
      <w:r w:rsidR="004D16ED" w:rsidRPr="007C1443">
        <w:rPr>
          <w:rFonts w:ascii="Open Sans" w:hAnsi="Open Sans" w:cs="Open Sans"/>
          <w:b/>
          <w:sz w:val="36"/>
          <w:szCs w:val="45"/>
        </w:rPr>
        <w:t>werden</w:t>
      </w:r>
    </w:p>
    <w:p w14:paraId="5D948894" w14:textId="6C45F965" w:rsidR="00794DDF" w:rsidRPr="00757153" w:rsidRDefault="00F360B3" w:rsidP="00794DDF">
      <w:pPr>
        <w:spacing w:line="288" w:lineRule="auto"/>
        <w:rPr>
          <w:rFonts w:ascii="Open Sans" w:hAnsi="Open Sans" w:cs="Open Sans"/>
          <w:sz w:val="22"/>
          <w:szCs w:val="22"/>
        </w:rPr>
      </w:pPr>
      <w:r w:rsidRPr="00757153">
        <w:rPr>
          <w:rFonts w:ascii="Open Sans" w:hAnsi="Open Sans" w:cs="Open Sans"/>
          <w:b/>
          <w:sz w:val="22"/>
          <w:szCs w:val="22"/>
        </w:rPr>
        <w:t>Al</w:t>
      </w:r>
      <w:r w:rsidR="005B6F21" w:rsidRPr="00757153">
        <w:rPr>
          <w:rFonts w:ascii="Open Sans" w:hAnsi="Open Sans" w:cs="Open Sans"/>
          <w:b/>
          <w:sz w:val="22"/>
          <w:szCs w:val="22"/>
        </w:rPr>
        <w:t>te und kaputte Elektrogeräte mit einer Kantenlänge von</w:t>
      </w:r>
      <w:r w:rsidR="00CA2AD1" w:rsidRPr="00CA2AD1">
        <w:rPr>
          <w:rFonts w:ascii="Open Sans" w:eastAsia="Times New Roman" w:hAnsi="Open Sans" w:cs="Open Sans"/>
          <w:sz w:val="18"/>
          <w:szCs w:val="18"/>
        </w:rPr>
        <w:t xml:space="preserve"> </w:t>
      </w:r>
      <w:r w:rsidR="00CA2AD1" w:rsidRPr="00CA2AD1">
        <w:rPr>
          <w:rFonts w:ascii="Open Sans" w:hAnsi="Open Sans" w:cs="Open Sans"/>
          <w:b/>
          <w:sz w:val="22"/>
          <w:szCs w:val="22"/>
        </w:rPr>
        <w:t>höchstens</w:t>
      </w:r>
      <w:r w:rsidR="005B6F21" w:rsidRPr="00757153">
        <w:rPr>
          <w:rFonts w:ascii="Open Sans" w:hAnsi="Open Sans" w:cs="Open Sans"/>
          <w:b/>
          <w:sz w:val="22"/>
          <w:szCs w:val="22"/>
        </w:rPr>
        <w:t xml:space="preserve"> 50 cm</w:t>
      </w:r>
      <w:r w:rsidR="00A42A8D" w:rsidRPr="00757153">
        <w:rPr>
          <w:rFonts w:ascii="Open Sans" w:hAnsi="Open Sans" w:cs="Open Sans"/>
          <w:sz w:val="22"/>
          <w:szCs w:val="22"/>
        </w:rPr>
        <w:t xml:space="preserve"> </w:t>
      </w:r>
    </w:p>
    <w:p w14:paraId="7DDC3C24" w14:textId="7EE40854" w:rsidR="00877D71" w:rsidRPr="00757153" w:rsidRDefault="00A42A8D" w:rsidP="00254217">
      <w:pPr>
        <w:spacing w:line="288" w:lineRule="auto"/>
        <w:rPr>
          <w:color w:val="000000"/>
          <w:sz w:val="22"/>
          <w:szCs w:val="22"/>
        </w:rPr>
      </w:pPr>
      <w:r w:rsidRPr="00757153">
        <w:rPr>
          <w:rFonts w:ascii="Open Sans" w:hAnsi="Open Sans" w:cs="Open Sans"/>
          <w:sz w:val="22"/>
          <w:szCs w:val="22"/>
        </w:rPr>
        <w:t>z.B.</w:t>
      </w:r>
      <w:r w:rsidR="00794DDF" w:rsidRPr="00757153">
        <w:rPr>
          <w:rFonts w:ascii="Open Sans" w:hAnsi="Open Sans" w:cs="Open Sans"/>
          <w:sz w:val="22"/>
          <w:szCs w:val="22"/>
        </w:rPr>
        <w:t xml:space="preserve"> </w:t>
      </w:r>
      <w:r w:rsidR="007C1443" w:rsidRPr="00757153">
        <w:rPr>
          <w:rFonts w:ascii="Open Sans" w:hAnsi="Open Sans" w:cs="Open Sans"/>
          <w:sz w:val="22"/>
          <w:szCs w:val="22"/>
        </w:rPr>
        <w:t>Toaster, Bügeleisen, Kaffeemaschinen, Mobiltelefone, Fernbedienungen, Tastaturen, Ladekabel, Lichterketten, …</w:t>
      </w:r>
    </w:p>
    <w:p w14:paraId="2FCA5FC8" w14:textId="3B9B926F" w:rsidR="004024F7" w:rsidRPr="00FC10CE" w:rsidRDefault="00FC10CE" w:rsidP="00FC10CE">
      <w:pPr>
        <w:spacing w:line="288" w:lineRule="auto"/>
        <w:jc w:val="center"/>
        <w:rPr>
          <w:rFonts w:ascii="Open Sans" w:hAnsi="Open Sans" w:cs="Open Sans"/>
          <w:b/>
          <w:sz w:val="18"/>
          <w:szCs w:val="45"/>
          <w:u w:val="single"/>
        </w:rPr>
      </w:pPr>
      <w:r w:rsidRPr="008867BE">
        <w:rPr>
          <w:rFonts w:ascii="Open Sans" w:hAnsi="Open Sans" w:cs="Open Sans"/>
          <w:b/>
          <w:noProof/>
          <w:sz w:val="36"/>
          <w:szCs w:val="45"/>
        </w:rPr>
        <w:drawing>
          <wp:anchor distT="0" distB="0" distL="114300" distR="114300" simplePos="0" relativeHeight="251688960" behindDoc="1" locked="0" layoutInCell="1" allowOverlap="1" wp14:anchorId="6A57B990" wp14:editId="36F4AC7E">
            <wp:simplePos x="0" y="0"/>
            <wp:positionH relativeFrom="column">
              <wp:posOffset>3006725</wp:posOffset>
            </wp:positionH>
            <wp:positionV relativeFrom="paragraph">
              <wp:posOffset>2242820</wp:posOffset>
            </wp:positionV>
            <wp:extent cx="392400" cy="392400"/>
            <wp:effectExtent l="0" t="0" r="8255" b="8255"/>
            <wp:wrapTight wrapText="bothSides">
              <wp:wrapPolygon edited="0">
                <wp:start x="0" y="0"/>
                <wp:lineTo x="0" y="21005"/>
                <wp:lineTo x="21005" y="21005"/>
                <wp:lineTo x="21005" y="0"/>
                <wp:lineTo x="0" y="0"/>
              </wp:wrapPolygon>
            </wp:wrapTight>
            <wp:docPr id="12" name="Grafik 11">
              <a:extLst xmlns:a="http://schemas.openxmlformats.org/drawingml/2006/main">
                <a:ext uri="{FF2B5EF4-FFF2-40B4-BE49-F238E27FC236}">
                  <a16:creationId xmlns:a16="http://schemas.microsoft.com/office/drawing/2014/main" id="{5E0C3C89-8DC7-46B2-A838-589FE3EC27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1">
                      <a:extLst>
                        <a:ext uri="{FF2B5EF4-FFF2-40B4-BE49-F238E27FC236}">
                          <a16:creationId xmlns:a16="http://schemas.microsoft.com/office/drawing/2014/main" id="{5E0C3C89-8DC7-46B2-A838-589FE3EC27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00" cy="39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1443" w:rsidRPr="007C1443">
        <w:rPr>
          <w:rFonts w:ascii="Open Sans" w:hAnsi="Open Sans" w:cs="Open Sans"/>
          <w:b/>
          <w:noProof/>
          <w:sz w:val="45"/>
          <w:szCs w:val="45"/>
        </w:rPr>
        <w:drawing>
          <wp:inline distT="0" distB="0" distL="0" distR="0" wp14:anchorId="22A00C03" wp14:editId="2AE24337">
            <wp:extent cx="3767116" cy="2016369"/>
            <wp:effectExtent l="0" t="0" r="5080" b="3175"/>
            <wp:docPr id="18" name="Grafik 3">
              <a:extLst xmlns:a="http://schemas.openxmlformats.org/drawingml/2006/main">
                <a:ext uri="{FF2B5EF4-FFF2-40B4-BE49-F238E27FC236}">
                  <a16:creationId xmlns:a16="http://schemas.microsoft.com/office/drawing/2014/main" id="{9B45FBF3-13B7-4A74-BFFE-F9A1DBCC56A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>
                      <a:extLst>
                        <a:ext uri="{FF2B5EF4-FFF2-40B4-BE49-F238E27FC236}">
                          <a16:creationId xmlns:a16="http://schemas.microsoft.com/office/drawing/2014/main" id="{9B45FBF3-13B7-4A74-BFFE-F9A1DBCC56A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49" b="12215"/>
                    <a:stretch/>
                  </pic:blipFill>
                  <pic:spPr bwMode="auto">
                    <a:xfrm>
                      <a:off x="0" y="0"/>
                      <a:ext cx="3773800" cy="2019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b/>
          <w:sz w:val="45"/>
          <w:szCs w:val="45"/>
          <w:u w:val="single"/>
        </w:rPr>
        <w:br/>
      </w:r>
    </w:p>
    <w:p w14:paraId="3CB972AC" w14:textId="2919BC58" w:rsidR="0099793E" w:rsidRDefault="00CA2AD1" w:rsidP="00794DDF">
      <w:pPr>
        <w:spacing w:after="240" w:line="288" w:lineRule="auto"/>
        <w:rPr>
          <w:rFonts w:ascii="Open Sans" w:hAnsi="Open Sans" w:cs="Open Sans"/>
          <w:b/>
          <w:sz w:val="36"/>
          <w:szCs w:val="45"/>
        </w:rPr>
      </w:pPr>
      <w:r w:rsidRPr="00CA2AD1">
        <w:rPr>
          <w:rFonts w:ascii="Open Sans" w:hAnsi="Open Sans" w:cs="Open Sans"/>
          <w:b/>
          <w:sz w:val="36"/>
          <w:szCs w:val="45"/>
          <w:u w:val="single"/>
        </w:rPr>
        <w:t>N</w:t>
      </w:r>
      <w:r w:rsidR="001977FB" w:rsidRPr="00CA2AD1">
        <w:rPr>
          <w:rFonts w:ascii="Open Sans" w:hAnsi="Open Sans" w:cs="Open Sans"/>
          <w:b/>
          <w:sz w:val="36"/>
          <w:szCs w:val="45"/>
          <w:u w:val="single"/>
        </w:rPr>
        <w:t>icht</w:t>
      </w:r>
      <w:r w:rsidR="001977FB" w:rsidRPr="00794DDF">
        <w:rPr>
          <w:rFonts w:ascii="Open Sans" w:hAnsi="Open Sans" w:cs="Open Sans"/>
          <w:b/>
          <w:sz w:val="36"/>
          <w:szCs w:val="45"/>
        </w:rPr>
        <w:t xml:space="preserve"> gesammelt </w:t>
      </w:r>
      <w:r w:rsidR="00D122CA" w:rsidRPr="00794DDF">
        <w:rPr>
          <w:rFonts w:ascii="Open Sans" w:hAnsi="Open Sans" w:cs="Open Sans"/>
          <w:b/>
          <w:sz w:val="36"/>
          <w:szCs w:val="45"/>
        </w:rPr>
        <w:t>werden</w:t>
      </w:r>
    </w:p>
    <w:p w14:paraId="6613A07A" w14:textId="49EA7B0F" w:rsidR="0099793E" w:rsidRPr="007C1443" w:rsidRDefault="00757153" w:rsidP="00757153">
      <w:pPr>
        <w:pStyle w:val="Default"/>
        <w:spacing w:after="120" w:line="288" w:lineRule="auto"/>
        <w:rPr>
          <w:sz w:val="22"/>
          <w:szCs w:val="18"/>
        </w:rPr>
      </w:pPr>
      <w:r>
        <w:rPr>
          <w:sz w:val="22"/>
          <w:szCs w:val="18"/>
        </w:rPr>
        <w:t xml:space="preserve">Aus </w:t>
      </w:r>
      <w:r w:rsidRPr="00757153">
        <w:rPr>
          <w:b/>
          <w:sz w:val="22"/>
          <w:szCs w:val="18"/>
        </w:rPr>
        <w:t>Sicherheitsgründen</w:t>
      </w:r>
      <w:r>
        <w:rPr>
          <w:sz w:val="22"/>
          <w:szCs w:val="18"/>
        </w:rPr>
        <w:t xml:space="preserve"> ausgenommen sind </w:t>
      </w:r>
      <w:r w:rsidR="004024F7">
        <w:rPr>
          <w:sz w:val="22"/>
          <w:szCs w:val="18"/>
        </w:rPr>
        <w:t>Geräte mit festverbauten</w:t>
      </w:r>
      <w:r w:rsidR="0099793E">
        <w:rPr>
          <w:sz w:val="22"/>
          <w:szCs w:val="18"/>
        </w:rPr>
        <w:t xml:space="preserve"> Akkus oder Batterien</w:t>
      </w:r>
      <w:r>
        <w:rPr>
          <w:sz w:val="22"/>
          <w:szCs w:val="18"/>
        </w:rPr>
        <w:t xml:space="preserve">, </w:t>
      </w:r>
      <w:r w:rsidR="0099793E">
        <w:rPr>
          <w:sz w:val="22"/>
          <w:szCs w:val="18"/>
        </w:rPr>
        <w:t>Glühbirnen</w:t>
      </w:r>
      <w:r>
        <w:rPr>
          <w:sz w:val="22"/>
          <w:szCs w:val="18"/>
        </w:rPr>
        <w:t xml:space="preserve"> und </w:t>
      </w:r>
      <w:r w:rsidR="0099793E">
        <w:rPr>
          <w:sz w:val="22"/>
          <w:szCs w:val="18"/>
        </w:rPr>
        <w:t>Flachbildschirme mit kaputter Scheibe.</w:t>
      </w:r>
      <w:r>
        <w:rPr>
          <w:sz w:val="22"/>
          <w:szCs w:val="18"/>
        </w:rPr>
        <w:t xml:space="preserve"> Aus </w:t>
      </w:r>
      <w:r w:rsidRPr="008867BE">
        <w:rPr>
          <w:b/>
          <w:sz w:val="22"/>
          <w:szCs w:val="18"/>
        </w:rPr>
        <w:t>rechtlichen</w:t>
      </w:r>
      <w:r w:rsidRPr="00757153">
        <w:rPr>
          <w:b/>
          <w:sz w:val="22"/>
          <w:szCs w:val="18"/>
        </w:rPr>
        <w:t xml:space="preserve"> </w:t>
      </w:r>
      <w:r w:rsidRPr="00757153">
        <w:rPr>
          <w:sz w:val="22"/>
          <w:szCs w:val="18"/>
        </w:rPr>
        <w:t>Gründen</w:t>
      </w:r>
      <w:r>
        <w:rPr>
          <w:sz w:val="22"/>
          <w:szCs w:val="18"/>
        </w:rPr>
        <w:t xml:space="preserve"> ausgenommen sind </w:t>
      </w:r>
      <w:r w:rsidRPr="00534839">
        <w:rPr>
          <w:sz w:val="22"/>
          <w:szCs w:val="18"/>
        </w:rPr>
        <w:t>auch</w:t>
      </w:r>
      <w:r>
        <w:rPr>
          <w:sz w:val="22"/>
          <w:szCs w:val="18"/>
        </w:rPr>
        <w:t xml:space="preserve"> </w:t>
      </w:r>
      <w:r w:rsidRPr="00757153">
        <w:rPr>
          <w:b/>
          <w:sz w:val="22"/>
          <w:szCs w:val="18"/>
        </w:rPr>
        <w:t>s</w:t>
      </w:r>
      <w:r w:rsidR="0099793E" w:rsidRPr="00757153">
        <w:rPr>
          <w:b/>
          <w:sz w:val="22"/>
          <w:szCs w:val="18"/>
        </w:rPr>
        <w:t>chuleigner oder Elektroschrott aus Firmen</w:t>
      </w:r>
      <w:r>
        <w:rPr>
          <w:sz w:val="22"/>
          <w:szCs w:val="18"/>
        </w:rPr>
        <w:t xml:space="preserve">. </w:t>
      </w:r>
    </w:p>
    <w:p w14:paraId="0E48751C" w14:textId="0D2CAA60" w:rsidR="00794DDF" w:rsidRPr="00254217" w:rsidRDefault="00254217" w:rsidP="00794DDF">
      <w:pPr>
        <w:spacing w:after="240" w:line="288" w:lineRule="auto"/>
        <w:rPr>
          <w:rFonts w:ascii="Open Sans" w:hAnsi="Open Sans" w:cs="Open Sans"/>
          <w:b/>
          <w:szCs w:val="45"/>
        </w:rPr>
      </w:pPr>
      <w:r w:rsidRPr="00254217">
        <w:rPr>
          <w:rFonts w:ascii="Open Sans" w:hAnsi="Open Sans" w:cs="Open Sans"/>
          <w:b/>
          <w:noProof/>
          <w:szCs w:val="45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E768917" wp14:editId="0590CEB0">
                <wp:simplePos x="0" y="0"/>
                <wp:positionH relativeFrom="column">
                  <wp:posOffset>2929890</wp:posOffset>
                </wp:positionH>
                <wp:positionV relativeFrom="paragraph">
                  <wp:posOffset>1569389</wp:posOffset>
                </wp:positionV>
                <wp:extent cx="2315210" cy="445135"/>
                <wp:effectExtent l="0" t="0" r="0" b="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21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A94E7D" w14:textId="77777777" w:rsidR="007650DE" w:rsidRPr="008867BE" w:rsidRDefault="007650DE" w:rsidP="007650DE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</w:pPr>
                            <w:r w:rsidRPr="008867BE"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  <w:t>Geräte mit festverbauten Akkus oder Batterien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76891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230.7pt;margin-top:123.55pt;width:182.3pt;height:35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" filled="f" stroked="f" strokeweight=".5pt">
                <v:textbox>
                  <w:txbxContent>
                    <w:p w14:paraId="36A94E7D" w14:textId="77777777" w:rsidR="007650DE" w:rsidRPr="008867BE" w:rsidRDefault="007650DE" w:rsidP="007650DE">
                      <w:pPr>
                        <w:jc w:val="center"/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</w:pPr>
                      <w:r w:rsidRPr="008867BE"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  <w:t>Geräte mit festverbauten Akkus oder Batterien</w:t>
                      </w:r>
                    </w:p>
                  </w:txbxContent>
                </v:textbox>
              </v:shape>
            </w:pict>
          </mc:Fallback>
        </mc:AlternateContent>
      </w:r>
      <w:r w:rsidRPr="00254217">
        <w:rPr>
          <w:rFonts w:ascii="Open Sans" w:hAnsi="Open Sans" w:cs="Open Sans"/>
          <w:b/>
          <w:noProof/>
          <w:szCs w:val="45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8A8B139" wp14:editId="5E1F5049">
                <wp:simplePos x="0" y="0"/>
                <wp:positionH relativeFrom="column">
                  <wp:posOffset>26670</wp:posOffset>
                </wp:positionH>
                <wp:positionV relativeFrom="paragraph">
                  <wp:posOffset>1581481</wp:posOffset>
                </wp:positionV>
                <wp:extent cx="2166620" cy="302260"/>
                <wp:effectExtent l="0" t="0" r="5080" b="254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6620" cy="302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687F87" w14:textId="279CEFDA" w:rsidR="004024F7" w:rsidRPr="008867BE" w:rsidRDefault="007650DE" w:rsidP="004024F7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  <w:t>Lose</w:t>
                            </w:r>
                            <w:r w:rsidR="004024F7" w:rsidRPr="008867BE"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  <w:t xml:space="preserve"> Akkus oder Batterien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8B139" id="Textfeld 1" o:spid="_x0000_s1027" type="#_x0000_t202" style="position:absolute;margin-left:2.1pt;margin-top:124.55pt;width:170.6pt;height:23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" fillcolor="white [3201]" stroked="f" strokeweight=".5pt">
                <v:textbox>
                  <w:txbxContent>
                    <w:p w14:paraId="37687F87" w14:textId="279CEFDA" w:rsidR="004024F7" w:rsidRPr="008867BE" w:rsidRDefault="007650DE" w:rsidP="004024F7">
                      <w:pPr>
                        <w:jc w:val="center"/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  <w:t>Lose</w:t>
                      </w:r>
                      <w:r w:rsidR="004024F7" w:rsidRPr="008867BE"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  <w:t xml:space="preserve"> Akkus oder Batterien</w:t>
                      </w:r>
                    </w:p>
                  </w:txbxContent>
                </v:textbox>
              </v:shape>
            </w:pict>
          </mc:Fallback>
        </mc:AlternateContent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668480" behindDoc="0" locked="0" layoutInCell="1" allowOverlap="1" wp14:anchorId="72410356" wp14:editId="7257E3A6">
            <wp:simplePos x="0" y="0"/>
            <wp:positionH relativeFrom="column">
              <wp:posOffset>3766820</wp:posOffset>
            </wp:positionH>
            <wp:positionV relativeFrom="paragraph">
              <wp:posOffset>311150</wp:posOffset>
            </wp:positionV>
            <wp:extent cx="1425575" cy="826770"/>
            <wp:effectExtent l="0" t="62547" r="0" b="54928"/>
            <wp:wrapNone/>
            <wp:docPr id="21" name="Grafik 5">
              <a:extLst xmlns:a="http://schemas.openxmlformats.org/drawingml/2006/main">
                <a:ext uri="{FF2B5EF4-FFF2-40B4-BE49-F238E27FC236}">
                  <a16:creationId xmlns:a16="http://schemas.microsoft.com/office/drawing/2014/main" id="{3F6C38FD-3423-404A-9C6B-EA25B6F78E3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>
                      <a:extLst>
                        <a:ext uri="{FF2B5EF4-FFF2-40B4-BE49-F238E27FC236}">
                          <a16:creationId xmlns:a16="http://schemas.microsoft.com/office/drawing/2014/main" id="{3F6C38FD-3423-404A-9C6B-EA25B6F78E3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6" t="46667" r="4987" b="17927"/>
                    <a:stretch/>
                  </pic:blipFill>
                  <pic:spPr>
                    <a:xfrm rot="6821277">
                      <a:off x="0" y="0"/>
                      <a:ext cx="1425575" cy="826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680768" behindDoc="0" locked="0" layoutInCell="1" allowOverlap="1" wp14:anchorId="2B9D8CEA" wp14:editId="30C53D0F">
            <wp:simplePos x="0" y="0"/>
            <wp:positionH relativeFrom="margin">
              <wp:posOffset>3431540</wp:posOffset>
            </wp:positionH>
            <wp:positionV relativeFrom="paragraph">
              <wp:posOffset>438785</wp:posOffset>
            </wp:positionV>
            <wp:extent cx="911860" cy="1037590"/>
            <wp:effectExtent l="0" t="0" r="0" b="0"/>
            <wp:wrapNone/>
            <wp:docPr id="4" name="Grafik 3">
              <a:extLst xmlns:a="http://schemas.openxmlformats.org/drawingml/2006/main">
                <a:ext uri="{FF2B5EF4-FFF2-40B4-BE49-F238E27FC236}">
                  <a16:creationId xmlns:a16="http://schemas.microsoft.com/office/drawing/2014/main" id="{9D75035F-36FA-4D02-9543-16339D66873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>
                      <a:extLst>
                        <a:ext uri="{FF2B5EF4-FFF2-40B4-BE49-F238E27FC236}">
                          <a16:creationId xmlns:a16="http://schemas.microsoft.com/office/drawing/2014/main" id="{9D75035F-36FA-4D02-9543-16339D66873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911860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716608" behindDoc="1" locked="0" layoutInCell="1" allowOverlap="1" wp14:anchorId="3AC102BD" wp14:editId="19C435B4">
            <wp:simplePos x="0" y="0"/>
            <wp:positionH relativeFrom="column">
              <wp:posOffset>1106170</wp:posOffset>
            </wp:positionH>
            <wp:positionV relativeFrom="paragraph">
              <wp:posOffset>810895</wp:posOffset>
            </wp:positionV>
            <wp:extent cx="1024255" cy="658495"/>
            <wp:effectExtent l="0" t="0" r="4445" b="8255"/>
            <wp:wrapTight wrapText="bothSides">
              <wp:wrapPolygon edited="0">
                <wp:start x="0" y="0"/>
                <wp:lineTo x="0" y="21246"/>
                <wp:lineTo x="21292" y="21246"/>
                <wp:lineTo x="21292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94" t="19969" r="16076" b="14010"/>
                    <a:stretch/>
                  </pic:blipFill>
                  <pic:spPr bwMode="auto">
                    <a:xfrm>
                      <a:off x="0" y="0"/>
                      <a:ext cx="1024255" cy="65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noProof/>
          <w:sz w:val="10"/>
        </w:rPr>
        <w:drawing>
          <wp:anchor distT="0" distB="0" distL="114300" distR="114300" simplePos="0" relativeHeight="251720704" behindDoc="1" locked="0" layoutInCell="1" allowOverlap="1" wp14:anchorId="7044783A" wp14:editId="174CF849">
            <wp:simplePos x="0" y="0"/>
            <wp:positionH relativeFrom="column">
              <wp:posOffset>254635</wp:posOffset>
            </wp:positionH>
            <wp:positionV relativeFrom="paragraph">
              <wp:posOffset>433705</wp:posOffset>
            </wp:positionV>
            <wp:extent cx="880110" cy="884555"/>
            <wp:effectExtent l="0" t="0" r="0" b="0"/>
            <wp:wrapTight wrapText="bothSides">
              <wp:wrapPolygon edited="0">
                <wp:start x="7948" y="0"/>
                <wp:lineTo x="7013" y="1396"/>
                <wp:lineTo x="6545" y="7443"/>
                <wp:lineTo x="0" y="8373"/>
                <wp:lineTo x="0" y="11630"/>
                <wp:lineTo x="1403" y="17212"/>
                <wp:lineTo x="6545" y="20933"/>
                <wp:lineTo x="9351" y="20933"/>
                <wp:lineTo x="13558" y="20933"/>
                <wp:lineTo x="14026" y="20933"/>
                <wp:lineTo x="20571" y="14886"/>
                <wp:lineTo x="21039" y="13025"/>
                <wp:lineTo x="20571" y="10699"/>
                <wp:lineTo x="13558" y="7443"/>
                <wp:lineTo x="13558" y="930"/>
                <wp:lineTo x="12623" y="0"/>
                <wp:lineTo x="7948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22" r="18902"/>
                    <a:stretch/>
                  </pic:blipFill>
                  <pic:spPr bwMode="auto">
                    <a:xfrm>
                      <a:off x="0" y="0"/>
                      <a:ext cx="880110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675648" behindDoc="0" locked="0" layoutInCell="1" allowOverlap="1" wp14:anchorId="4F6DF6F6" wp14:editId="7EDDBD57">
            <wp:simplePos x="0" y="0"/>
            <wp:positionH relativeFrom="column">
              <wp:posOffset>399415</wp:posOffset>
            </wp:positionH>
            <wp:positionV relativeFrom="paragraph">
              <wp:posOffset>2061210</wp:posOffset>
            </wp:positionV>
            <wp:extent cx="799465" cy="1130935"/>
            <wp:effectExtent l="0" t="0" r="0" b="0"/>
            <wp:wrapNone/>
            <wp:docPr id="33" name="Grafik 32">
              <a:extLst xmlns:a="http://schemas.openxmlformats.org/drawingml/2006/main">
                <a:ext uri="{FF2B5EF4-FFF2-40B4-BE49-F238E27FC236}">
                  <a16:creationId xmlns:a16="http://schemas.microsoft.com/office/drawing/2014/main" id="{3460221B-3E67-4450-82B2-B93E0DCEF6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2">
                      <a:extLst>
                        <a:ext uri="{FF2B5EF4-FFF2-40B4-BE49-F238E27FC236}">
                          <a16:creationId xmlns:a16="http://schemas.microsoft.com/office/drawing/2014/main" id="{3460221B-3E67-4450-82B2-B93E0DCEF6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645852">
                      <a:off x="0" y="0"/>
                      <a:ext cx="799465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673600" behindDoc="0" locked="0" layoutInCell="1" allowOverlap="1" wp14:anchorId="5BEA7ADB" wp14:editId="1BB5B4FC">
            <wp:simplePos x="0" y="0"/>
            <wp:positionH relativeFrom="column">
              <wp:posOffset>1110615</wp:posOffset>
            </wp:positionH>
            <wp:positionV relativeFrom="paragraph">
              <wp:posOffset>2038350</wp:posOffset>
            </wp:positionV>
            <wp:extent cx="678180" cy="1348105"/>
            <wp:effectExtent l="114300" t="0" r="274320" b="0"/>
            <wp:wrapNone/>
            <wp:docPr id="22" name="Grafik 7">
              <a:extLst xmlns:a="http://schemas.openxmlformats.org/drawingml/2006/main">
                <a:ext uri="{FF2B5EF4-FFF2-40B4-BE49-F238E27FC236}">
                  <a16:creationId xmlns:a16="http://schemas.microsoft.com/office/drawing/2014/main" id="{652CE718-3DCC-4738-8647-2F3C78CE5B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>
                      <a:extLst>
                        <a:ext uri="{FF2B5EF4-FFF2-40B4-BE49-F238E27FC236}">
                          <a16:creationId xmlns:a16="http://schemas.microsoft.com/office/drawing/2014/main" id="{652CE718-3DCC-4738-8647-2F3C78CE5BA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80" t="5126" r="44758" b="41609"/>
                    <a:stretch/>
                  </pic:blipFill>
                  <pic:spPr>
                    <a:xfrm rot="2293018">
                      <a:off x="0" y="0"/>
                      <a:ext cx="678180" cy="1348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4217">
        <w:rPr>
          <w:rFonts w:ascii="Open Sans" w:hAnsi="Open Sans" w:cs="Open Sans"/>
          <w:b/>
          <w:noProof/>
          <w:szCs w:val="45"/>
        </w:rPr>
        <w:drawing>
          <wp:anchor distT="0" distB="0" distL="114300" distR="114300" simplePos="0" relativeHeight="251676672" behindDoc="0" locked="0" layoutInCell="1" allowOverlap="1" wp14:anchorId="09025400" wp14:editId="24ECDD1F">
            <wp:simplePos x="0" y="0"/>
            <wp:positionH relativeFrom="margin">
              <wp:posOffset>2988945</wp:posOffset>
            </wp:positionH>
            <wp:positionV relativeFrom="paragraph">
              <wp:posOffset>2069769</wp:posOffset>
            </wp:positionV>
            <wp:extent cx="2196465" cy="1315720"/>
            <wp:effectExtent l="0" t="0" r="0" b="0"/>
            <wp:wrapNone/>
            <wp:docPr id="39" name="Grafik 38">
              <a:extLst xmlns:a="http://schemas.openxmlformats.org/drawingml/2006/main">
                <a:ext uri="{FF2B5EF4-FFF2-40B4-BE49-F238E27FC236}">
                  <a16:creationId xmlns:a16="http://schemas.microsoft.com/office/drawing/2014/main" id="{235D1478-58A8-44B9-9594-27FEC69DB6C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8">
                      <a:extLst>
                        <a:ext uri="{FF2B5EF4-FFF2-40B4-BE49-F238E27FC236}">
                          <a16:creationId xmlns:a16="http://schemas.microsoft.com/office/drawing/2014/main" id="{235D1478-58A8-44B9-9594-27FEC69DB6C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70" b="45275"/>
                    <a:stretch/>
                  </pic:blipFill>
                  <pic:spPr>
                    <a:xfrm>
                      <a:off x="0" y="0"/>
                      <a:ext cx="2196465" cy="131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1D5E" w:rsidRPr="00254217">
        <w:rPr>
          <w:rFonts w:ascii="Open Sans" w:hAnsi="Open Sans" w:cs="Open Sans"/>
          <w:b/>
          <w:noProof/>
          <w:szCs w:val="45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3F717B" wp14:editId="2DEBC33B">
                <wp:simplePos x="0" y="0"/>
                <wp:positionH relativeFrom="margin">
                  <wp:posOffset>198120</wp:posOffset>
                </wp:positionH>
                <wp:positionV relativeFrom="paragraph">
                  <wp:posOffset>3355617</wp:posOffset>
                </wp:positionV>
                <wp:extent cx="1621155" cy="344385"/>
                <wp:effectExtent l="0" t="0" r="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155" cy="344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5975A1" w14:textId="66787D33" w:rsidR="004024F7" w:rsidRPr="008867BE" w:rsidRDefault="004024F7" w:rsidP="004024F7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</w:pPr>
                            <w:r w:rsidRPr="008867BE"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</w:rPr>
                              <w:t>Glühbirnen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F717B" id="Textfeld 2" o:spid="_x0000_s1028" type="#_x0000_t202" style="position:absolute;margin-left:15.6pt;margin-top:264.2pt;width:127.65pt;height:27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" fillcolor="white [3201]" stroked="f" strokeweight=".5pt">
                <v:textbox>
                  <w:txbxContent>
                    <w:p w14:paraId="285975A1" w14:textId="66787D33" w:rsidR="004024F7" w:rsidRPr="008867BE" w:rsidRDefault="004024F7" w:rsidP="004024F7">
                      <w:pPr>
                        <w:jc w:val="center"/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</w:pPr>
                      <w:r w:rsidRPr="008867BE">
                        <w:rPr>
                          <w:rFonts w:ascii="Open Sans" w:hAnsi="Open Sans" w:cs="Open Sans"/>
                          <w:b/>
                          <w:sz w:val="22"/>
                          <w:szCs w:val="22"/>
                        </w:rPr>
                        <w:t>Glühbirnen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D1D5E" w:rsidRPr="00254217">
        <w:rPr>
          <w:rFonts w:ascii="Open Sans" w:hAnsi="Open Sans" w:cs="Open Sans"/>
          <w:b/>
          <w:noProof/>
          <w:szCs w:val="45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8204603" wp14:editId="48AD8786">
                <wp:simplePos x="0" y="0"/>
                <wp:positionH relativeFrom="margin">
                  <wp:posOffset>3232785</wp:posOffset>
                </wp:positionH>
                <wp:positionV relativeFrom="paragraph">
                  <wp:posOffset>3349901</wp:posOffset>
                </wp:positionV>
                <wp:extent cx="1701165" cy="669290"/>
                <wp:effectExtent l="0" t="0" r="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165" cy="669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FCA17A" w14:textId="77777777" w:rsidR="004024F7" w:rsidRPr="008867BE" w:rsidRDefault="004024F7" w:rsidP="004024F7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867BE"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Flachbildschirme mit </w:t>
                            </w:r>
                          </w:p>
                          <w:p w14:paraId="06074CF7" w14:textId="28FB691F" w:rsidR="004024F7" w:rsidRPr="008867BE" w:rsidRDefault="004024F7" w:rsidP="004024F7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867BE">
                              <w:rPr>
                                <w:rFonts w:ascii="Open Sans" w:hAnsi="Open Sans" w:cs="Open Sans"/>
                                <w:b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kaputter Scheibe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04603" id="Textfeld 3" o:spid="_x0000_s1029" type="#_x0000_t202" style="position:absolute;margin-left:254.55pt;margin-top:263.75pt;width:133.95pt;height:52.7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" filled="f" stroked="f" strokeweight=".5pt">
                <v:textbox>
                  <w:txbxContent>
                    <w:p w14:paraId="4FFCA17A" w14:textId="77777777" w:rsidR="004024F7" w:rsidRPr="008867BE" w:rsidRDefault="004024F7" w:rsidP="004024F7">
                      <w:pPr>
                        <w:jc w:val="center"/>
                        <w:rPr>
                          <w:rFonts w:ascii="Open Sans" w:hAnsi="Open Sans" w:cs="Open Sans"/>
                          <w:b/>
                          <w:sz w:val="22"/>
                          <w:szCs w:val="2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8867BE">
                        <w:rPr>
                          <w:rFonts w:ascii="Open Sans" w:hAnsi="Open Sans" w:cs="Open Sans"/>
                          <w:b/>
                          <w:sz w:val="22"/>
                          <w:szCs w:val="2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Flachbildschirme mit </w:t>
                      </w:r>
                    </w:p>
                    <w:p w14:paraId="06074CF7" w14:textId="28FB691F" w:rsidR="004024F7" w:rsidRPr="008867BE" w:rsidRDefault="004024F7" w:rsidP="004024F7">
                      <w:pPr>
                        <w:jc w:val="center"/>
                        <w:rPr>
                          <w:rFonts w:ascii="Open Sans" w:hAnsi="Open Sans" w:cs="Open Sans"/>
                          <w:b/>
                          <w:sz w:val="22"/>
                          <w:szCs w:val="2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8867BE">
                        <w:rPr>
                          <w:rFonts w:ascii="Open Sans" w:hAnsi="Open Sans" w:cs="Open Sans"/>
                          <w:b/>
                          <w:sz w:val="22"/>
                          <w:szCs w:val="2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kaputter Scheibe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4DDF" w:rsidRPr="00254217">
        <w:rPr>
          <w:rFonts w:ascii="Open Sans" w:hAnsi="Open Sans" w:cs="Open Sans"/>
          <w:b/>
          <w:szCs w:val="45"/>
        </w:rPr>
        <w:br w:type="page"/>
      </w:r>
    </w:p>
    <w:p w14:paraId="4A36B7AE" w14:textId="68AEBA47" w:rsidR="00E770D9" w:rsidRPr="00191F43" w:rsidRDefault="000B615F" w:rsidP="00954DB8">
      <w:pPr>
        <w:spacing w:after="240" w:line="288" w:lineRule="auto"/>
        <w:rPr>
          <w:rFonts w:ascii="Open Sans" w:hAnsi="Open Sans" w:cs="Open Sans"/>
          <w:b/>
          <w:sz w:val="36"/>
          <w:szCs w:val="36"/>
        </w:rPr>
      </w:pPr>
      <w:r w:rsidRPr="00191F43">
        <w:rPr>
          <w:rFonts w:ascii="Open Sans" w:hAnsi="Open Sans" w:cs="Open Sans"/>
          <w:b/>
          <w:sz w:val="36"/>
          <w:szCs w:val="36"/>
        </w:rPr>
        <w:lastRenderedPageBreak/>
        <w:t>Und so sammelt ihr Punkte</w:t>
      </w:r>
    </w:p>
    <w:p w14:paraId="6D14F799" w14:textId="7E80F749" w:rsidR="00385977" w:rsidRDefault="00EC0F1F" w:rsidP="00B21798">
      <w:pPr>
        <w:pStyle w:val="Default"/>
        <w:spacing w:after="120" w:line="288" w:lineRule="auto"/>
        <w:jc w:val="both"/>
        <w:rPr>
          <w:sz w:val="22"/>
          <w:szCs w:val="22"/>
        </w:rPr>
      </w:pPr>
      <w:r w:rsidRPr="00344BC8">
        <w:rPr>
          <w:b/>
          <w:sz w:val="22"/>
          <w:szCs w:val="22"/>
        </w:rPr>
        <w:t>Elektroschrott von Nachbarn</w:t>
      </w:r>
      <w:r w:rsidRPr="00344BC8">
        <w:rPr>
          <w:sz w:val="22"/>
          <w:szCs w:val="22"/>
        </w:rPr>
        <w:t xml:space="preserve">: Für Elektroschrott, der von </w:t>
      </w:r>
      <w:r w:rsidRPr="00415E92">
        <w:rPr>
          <w:sz w:val="22"/>
          <w:szCs w:val="22"/>
        </w:rPr>
        <w:t>Nachbarn über</w:t>
      </w:r>
      <w:r w:rsidR="0005556A">
        <w:rPr>
          <w:sz w:val="22"/>
          <w:szCs w:val="22"/>
        </w:rPr>
        <w:t xml:space="preserve"> die Seite</w:t>
      </w:r>
      <w:r w:rsidRPr="00415E92">
        <w:rPr>
          <w:sz w:val="22"/>
          <w:szCs w:val="22"/>
        </w:rPr>
        <w:t xml:space="preserve"> </w:t>
      </w:r>
      <w:hyperlink r:id="rId19" w:history="1">
        <w:r w:rsidR="008663B6" w:rsidRPr="00415E92">
          <w:rPr>
            <w:rStyle w:val="Hyperlink"/>
            <w:sz w:val="22"/>
            <w:szCs w:val="22"/>
            <w:u w:val="none"/>
          </w:rPr>
          <w:t>www.e-waste-race.de</w:t>
        </w:r>
      </w:hyperlink>
      <w:r w:rsidRPr="00415E92">
        <w:rPr>
          <w:sz w:val="22"/>
          <w:szCs w:val="22"/>
        </w:rPr>
        <w:t xml:space="preserve"> eingetragen wird und von eu</w:t>
      </w:r>
      <w:r w:rsidRPr="00344BC8">
        <w:rPr>
          <w:sz w:val="22"/>
          <w:szCs w:val="22"/>
        </w:rPr>
        <w:t xml:space="preserve">ch abgeholt wird, bekommt ihr </w:t>
      </w:r>
      <w:r w:rsidRPr="00344BC8">
        <w:rPr>
          <w:sz w:val="22"/>
          <w:szCs w:val="22"/>
          <w:u w:val="single"/>
        </w:rPr>
        <w:t>automatisch</w:t>
      </w:r>
      <w:r w:rsidRPr="00344BC8">
        <w:rPr>
          <w:sz w:val="22"/>
          <w:szCs w:val="22"/>
        </w:rPr>
        <w:t xml:space="preserve"> die Punkte gutgeschrieben.</w:t>
      </w:r>
    </w:p>
    <w:p w14:paraId="0043897E" w14:textId="267A7D4A" w:rsidR="00B21798" w:rsidRDefault="00757153" w:rsidP="00B21798">
      <w:pPr>
        <w:pStyle w:val="Default"/>
        <w:spacing w:after="120" w:line="288" w:lineRule="auto"/>
        <w:jc w:val="center"/>
        <w:rPr>
          <w:sz w:val="22"/>
          <w:szCs w:val="22"/>
        </w:rPr>
      </w:pPr>
      <w:r w:rsidRPr="00757153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E49B776" wp14:editId="72796A6C">
                <wp:simplePos x="0" y="0"/>
                <wp:positionH relativeFrom="column">
                  <wp:posOffset>2014094</wp:posOffset>
                </wp:positionH>
                <wp:positionV relativeFrom="paragraph">
                  <wp:posOffset>26925</wp:posOffset>
                </wp:positionV>
                <wp:extent cx="337399" cy="503653"/>
                <wp:effectExtent l="0" t="0" r="5715" b="0"/>
                <wp:wrapNone/>
                <wp:docPr id="13" name="Google Shape;480;p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399" cy="503653"/>
                        </a:xfrm>
                        <a:prstGeom prst="rect">
                          <a:avLst/>
                        </a:prstGeom>
                        <a:solidFill>
                          <a:srgbClr val="C29B85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C6A1A9" w14:textId="2C944284" w:rsidR="00757153" w:rsidRPr="00757153" w:rsidRDefault="00757153" w:rsidP="00757153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sz w:val="14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49B776" id="Google Shape;480;p50" o:spid="_x0000_s1030" style="position:absolute;left:0;text-align:left;margin-left:158.6pt;margin-top:2.1pt;width:26.55pt;height:39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" fillcolor="#c29b85" stroked="f">
                <v:textbox inset="2.53958mm,2.53958mm,2.53958mm,2.53958mm">
                  <w:txbxContent>
                    <w:p w14:paraId="5FC6A1A9" w14:textId="2C944284" w:rsidR="00757153" w:rsidRPr="00757153" w:rsidRDefault="00757153" w:rsidP="00757153">
                      <w:pPr>
                        <w:pStyle w:val="StandardWeb"/>
                        <w:spacing w:before="0" w:beforeAutospacing="0" w:after="0" w:afterAutospacing="0"/>
                        <w:rPr>
                          <w:sz w:val="1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57153">
        <w:rPr>
          <w:noProof/>
          <w:sz w:val="22"/>
          <w:szCs w:val="22"/>
        </w:rPr>
        <w:drawing>
          <wp:inline distT="0" distB="0" distL="0" distR="0" wp14:anchorId="15325775" wp14:editId="68217D10">
            <wp:extent cx="1800000" cy="992025"/>
            <wp:effectExtent l="19050" t="19050" r="10160" b="17780"/>
            <wp:docPr id="10" name="Google Shape;420;p24">
              <a:extLst xmlns:a="http://schemas.openxmlformats.org/drawingml/2006/main">
                <a:ext uri="{FF2B5EF4-FFF2-40B4-BE49-F238E27FC236}">
                  <a16:creationId xmlns:a16="http://schemas.microsoft.com/office/drawing/2014/main" id="{3603CA28-1FBE-4B00-863F-CA81A39791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oogle Shape;420;p24">
                      <a:extLst>
                        <a:ext uri="{FF2B5EF4-FFF2-40B4-BE49-F238E27FC236}">
                          <a16:creationId xmlns:a16="http://schemas.microsoft.com/office/drawing/2014/main" id="{3603CA28-1FBE-4B00-863F-CA81A3979187}"/>
                        </a:ext>
                      </a:extLst>
                    </pic:cNvPr>
                    <pic:cNvPicPr preferRelativeResize="0">
                      <a:picLocks noChangeAspect="1"/>
                    </pic:cNvPicPr>
                  </pic:nvPicPr>
                  <pic:blipFill rotWithShape="1">
                    <a:blip r:embed="rId20">
                      <a:alphaModFix/>
                    </a:blip>
                    <a:srcRect l="1867" t="5894" r="1957" b="4042"/>
                    <a:stretch/>
                  </pic:blipFill>
                  <pic:spPr bwMode="auto">
                    <a:xfrm>
                      <a:off x="0" y="0"/>
                      <a:ext cx="1800000" cy="9920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2559F2" w14:textId="77777777" w:rsidR="00385977" w:rsidRPr="00344BC8" w:rsidRDefault="00385977" w:rsidP="00B21798">
      <w:pPr>
        <w:pStyle w:val="Default"/>
        <w:spacing w:after="120" w:line="288" w:lineRule="auto"/>
        <w:jc w:val="center"/>
        <w:rPr>
          <w:sz w:val="22"/>
          <w:szCs w:val="22"/>
        </w:rPr>
      </w:pPr>
    </w:p>
    <w:p w14:paraId="15E509BD" w14:textId="7CE0B11D" w:rsidR="00344BC8" w:rsidRPr="00422880" w:rsidRDefault="00EC0F1F" w:rsidP="00B21798">
      <w:pPr>
        <w:pStyle w:val="Default"/>
        <w:spacing w:before="240" w:after="120" w:line="288" w:lineRule="auto"/>
        <w:jc w:val="both"/>
        <w:rPr>
          <w:sz w:val="22"/>
          <w:szCs w:val="22"/>
        </w:rPr>
      </w:pPr>
      <w:r w:rsidRPr="00344BC8">
        <w:rPr>
          <w:b/>
          <w:sz w:val="22"/>
          <w:szCs w:val="22"/>
        </w:rPr>
        <w:t>Eigener Elektroschrott und der von Bekannten und Mitschülern</w:t>
      </w:r>
      <w:r w:rsidRPr="00344BC8">
        <w:rPr>
          <w:sz w:val="22"/>
          <w:szCs w:val="22"/>
        </w:rPr>
        <w:t>: Alles, was ihr</w:t>
      </w:r>
      <w:r w:rsidR="000024C0">
        <w:rPr>
          <w:sz w:val="22"/>
          <w:szCs w:val="22"/>
        </w:rPr>
        <w:t xml:space="preserve"> o</w:t>
      </w:r>
      <w:r w:rsidRPr="000024C0">
        <w:rPr>
          <w:sz w:val="22"/>
          <w:szCs w:val="22"/>
        </w:rPr>
        <w:t>der eure Mitschülerinnen und Mitschüler von zu</w:t>
      </w:r>
      <w:r w:rsidR="001C136D">
        <w:rPr>
          <w:sz w:val="22"/>
          <w:szCs w:val="22"/>
        </w:rPr>
        <w:t>h</w:t>
      </w:r>
      <w:r w:rsidRPr="000024C0">
        <w:rPr>
          <w:sz w:val="22"/>
          <w:szCs w:val="22"/>
        </w:rPr>
        <w:t>ause mitbringen</w:t>
      </w:r>
      <w:r w:rsidR="00422880">
        <w:rPr>
          <w:sz w:val="22"/>
          <w:szCs w:val="22"/>
        </w:rPr>
        <w:t xml:space="preserve"> oder was Leute euch bringen</w:t>
      </w:r>
      <w:r w:rsidRPr="000024C0">
        <w:rPr>
          <w:sz w:val="22"/>
          <w:szCs w:val="22"/>
        </w:rPr>
        <w:t xml:space="preserve">, müsst ihr </w:t>
      </w:r>
      <w:r w:rsidRPr="000024C0">
        <w:rPr>
          <w:sz w:val="22"/>
          <w:szCs w:val="22"/>
          <w:u w:val="single"/>
        </w:rPr>
        <w:t>selbst</w:t>
      </w:r>
      <w:r w:rsidR="00422880">
        <w:rPr>
          <w:sz w:val="22"/>
          <w:szCs w:val="22"/>
          <w:u w:val="single"/>
        </w:rPr>
        <w:t xml:space="preserve"> eintragen</w:t>
      </w:r>
      <w:r w:rsidR="00285C2B" w:rsidRPr="00422880">
        <w:rPr>
          <w:sz w:val="22"/>
          <w:szCs w:val="22"/>
        </w:rPr>
        <w:t xml:space="preserve"> </w:t>
      </w:r>
      <w:r w:rsidRPr="000024C0">
        <w:rPr>
          <w:sz w:val="22"/>
          <w:szCs w:val="22"/>
        </w:rPr>
        <w:t xml:space="preserve">auf </w:t>
      </w:r>
      <w:hyperlink r:id="rId21" w:history="1">
        <w:r w:rsidRPr="000024C0">
          <w:rPr>
            <w:rStyle w:val="Hyperlink"/>
            <w:sz w:val="22"/>
            <w:szCs w:val="22"/>
            <w:u w:val="none"/>
          </w:rPr>
          <w:t>www.e-waste-race.de</w:t>
        </w:r>
      </w:hyperlink>
      <w:r w:rsidR="00422880">
        <w:rPr>
          <w:sz w:val="22"/>
          <w:szCs w:val="22"/>
        </w:rPr>
        <w:t>,</w:t>
      </w:r>
      <w:r w:rsidRPr="000024C0">
        <w:rPr>
          <w:sz w:val="22"/>
          <w:szCs w:val="22"/>
        </w:rPr>
        <w:t xml:space="preserve"> damit die Punkte gezählt werden. Dafür loggt ihr euch auf der Seite ein und tragt die Teile ein. Ein Teamleiter muss dann noch bestätigen, dass ihr die Sachen gesammelt habt. </w:t>
      </w:r>
    </w:p>
    <w:p w14:paraId="7E502BF8" w14:textId="496E83D7" w:rsidR="00422880" w:rsidRDefault="00422880" w:rsidP="00B21798">
      <w:pPr>
        <w:pStyle w:val="Default"/>
        <w:spacing w:before="240" w:after="120" w:line="288" w:lineRule="auto"/>
        <w:jc w:val="center"/>
        <w:rPr>
          <w:sz w:val="22"/>
          <w:szCs w:val="22"/>
        </w:rPr>
      </w:pPr>
      <w:r w:rsidRPr="00422880">
        <w:rPr>
          <w:noProof/>
          <w:sz w:val="22"/>
          <w:szCs w:val="22"/>
        </w:rPr>
        <w:drawing>
          <wp:inline distT="0" distB="0" distL="0" distR="0" wp14:anchorId="0C1C0313" wp14:editId="661C8420">
            <wp:extent cx="1800000" cy="1304587"/>
            <wp:effectExtent l="19050" t="19050" r="10160" b="10160"/>
            <wp:docPr id="20" name="Google Shape;404;p22">
              <a:extLst xmlns:a="http://schemas.openxmlformats.org/drawingml/2006/main">
                <a:ext uri="{FF2B5EF4-FFF2-40B4-BE49-F238E27FC236}">
                  <a16:creationId xmlns:a16="http://schemas.microsoft.com/office/drawing/2014/main" id="{E2DD5838-A4C5-4AA9-A20E-C9C935D824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oogle Shape;404;p22">
                      <a:extLst>
                        <a:ext uri="{FF2B5EF4-FFF2-40B4-BE49-F238E27FC236}">
                          <a16:creationId xmlns:a16="http://schemas.microsoft.com/office/drawing/2014/main" id="{E2DD5838-A4C5-4AA9-A20E-C9C935D82481}"/>
                        </a:ext>
                      </a:extLst>
                    </pic:cNvPr>
                    <pic:cNvPicPr preferRelativeResize="0"/>
                  </pic:nvPicPr>
                  <pic:blipFill rotWithShape="1">
                    <a:blip r:embed="rId22">
                      <a:alphaModFix/>
                    </a:blip>
                    <a:srcRect l="1129" t="26771" r="37171" b="2201"/>
                    <a:stretch/>
                  </pic:blipFill>
                  <pic:spPr bwMode="auto">
                    <a:xfrm>
                      <a:off x="0" y="0"/>
                      <a:ext cx="1800000" cy="130458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C4A9FF" w14:textId="77777777" w:rsidR="00385977" w:rsidRPr="00344BC8" w:rsidRDefault="00385977" w:rsidP="00B21798">
      <w:pPr>
        <w:pStyle w:val="Default"/>
        <w:spacing w:before="240" w:after="120" w:line="288" w:lineRule="auto"/>
        <w:jc w:val="center"/>
        <w:rPr>
          <w:sz w:val="22"/>
          <w:szCs w:val="22"/>
        </w:rPr>
      </w:pPr>
    </w:p>
    <w:p w14:paraId="5CFF7657" w14:textId="48B02201" w:rsidR="001251FF" w:rsidRPr="00422880" w:rsidRDefault="00EC0F1F" w:rsidP="00B21798">
      <w:pPr>
        <w:pStyle w:val="Default"/>
        <w:spacing w:before="240" w:after="120" w:line="288" w:lineRule="auto"/>
        <w:jc w:val="both"/>
        <w:rPr>
          <w:sz w:val="18"/>
          <w:szCs w:val="18"/>
        </w:rPr>
      </w:pPr>
      <w:r w:rsidRPr="00422880">
        <w:rPr>
          <w:b/>
          <w:sz w:val="22"/>
          <w:szCs w:val="18"/>
        </w:rPr>
        <w:t>Bonuspunkte</w:t>
      </w:r>
      <w:r w:rsidRPr="00422880">
        <w:rPr>
          <w:sz w:val="22"/>
          <w:szCs w:val="18"/>
        </w:rPr>
        <w:t xml:space="preserve">: Ihr habt die Chance, Bonuspunkte zu bekommen, z.B. wenn ihr mit dem E-Waste Race in der Presse landet oder ein cooles Video hochladet. Wie genau ihr Bonuspunkte bekommt, erfahrt ihr auf der Website </w:t>
      </w:r>
      <w:r w:rsidR="00422880" w:rsidRPr="00422880">
        <w:rPr>
          <w:sz w:val="22"/>
          <w:szCs w:val="18"/>
        </w:rPr>
        <w:t xml:space="preserve">auf </w:t>
      </w:r>
      <w:hyperlink r:id="rId23" w:history="1">
        <w:r w:rsidR="00422880" w:rsidRPr="00422880">
          <w:rPr>
            <w:rStyle w:val="Hyperlink"/>
            <w:sz w:val="22"/>
            <w:szCs w:val="18"/>
            <w:u w:val="none"/>
          </w:rPr>
          <w:t>www.e-waste-race.de/s</w:t>
        </w:r>
        <w:r w:rsidR="003C1808" w:rsidRPr="00422880">
          <w:rPr>
            <w:rStyle w:val="Hyperlink"/>
            <w:sz w:val="22"/>
            <w:szCs w:val="18"/>
            <w:u w:val="none"/>
          </w:rPr>
          <w:t>pielregeln</w:t>
        </w:r>
      </w:hyperlink>
      <w:r w:rsidRPr="00422880">
        <w:rPr>
          <w:sz w:val="18"/>
          <w:szCs w:val="18"/>
        </w:rPr>
        <w:t>.</w:t>
      </w:r>
    </w:p>
    <w:p w14:paraId="565232AF" w14:textId="28A11F71" w:rsidR="00191F43" w:rsidRDefault="00B21798" w:rsidP="00385977">
      <w:pPr>
        <w:pStyle w:val="Default"/>
        <w:tabs>
          <w:tab w:val="left" w:pos="7938"/>
        </w:tabs>
        <w:spacing w:before="240" w:line="288" w:lineRule="auto"/>
        <w:jc w:val="center"/>
        <w:rPr>
          <w:b/>
          <w:sz w:val="22"/>
          <w:szCs w:val="22"/>
        </w:rPr>
      </w:pPr>
      <w:r w:rsidRPr="00B21798">
        <w:rPr>
          <w:b/>
          <w:noProof/>
          <w:sz w:val="22"/>
          <w:szCs w:val="22"/>
        </w:rPr>
        <w:drawing>
          <wp:inline distT="0" distB="0" distL="0" distR="0" wp14:anchorId="7253A55F" wp14:editId="708B813C">
            <wp:extent cx="1800000" cy="1286308"/>
            <wp:effectExtent l="19050" t="19050" r="10160" b="28575"/>
            <wp:docPr id="24" name="Google Shape;486;p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oogle Shape;486;p51"/>
                    <pic:cNvPicPr preferRelativeResize="0">
                      <a:picLocks noChangeAspect="1"/>
                    </pic:cNvPicPr>
                  </pic:nvPicPr>
                  <pic:blipFill rotWithShape="1">
                    <a:blip r:embed="rId24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78" t="32343" r="9638"/>
                    <a:stretch/>
                  </pic:blipFill>
                  <pic:spPr bwMode="auto">
                    <a:xfrm>
                      <a:off x="0" y="0"/>
                      <a:ext cx="1800000" cy="1286308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tx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4D3437" w14:textId="49DC03F4" w:rsidR="006E24FE" w:rsidRDefault="006E24FE" w:rsidP="00385977">
      <w:pPr>
        <w:pStyle w:val="Default"/>
        <w:tabs>
          <w:tab w:val="left" w:pos="7938"/>
        </w:tabs>
        <w:spacing w:before="240" w:line="288" w:lineRule="auto"/>
        <w:jc w:val="center"/>
        <w:rPr>
          <w:b/>
          <w:sz w:val="22"/>
          <w:szCs w:val="22"/>
        </w:rPr>
      </w:pPr>
    </w:p>
    <w:p w14:paraId="11A815C1" w14:textId="3D1D57A3" w:rsidR="006E24FE" w:rsidRDefault="006E24FE" w:rsidP="00AA7F47">
      <w:pPr>
        <w:pStyle w:val="Default"/>
        <w:tabs>
          <w:tab w:val="left" w:pos="7938"/>
        </w:tabs>
        <w:spacing w:before="240" w:line="288" w:lineRule="auto"/>
        <w:rPr>
          <w:b/>
          <w:sz w:val="22"/>
          <w:szCs w:val="22"/>
        </w:rPr>
      </w:pPr>
    </w:p>
    <w:p w14:paraId="35BED191" w14:textId="3482AB98" w:rsidR="006E24FE" w:rsidRPr="00382595" w:rsidRDefault="006E24FE" w:rsidP="006E24FE">
      <w:pPr>
        <w:spacing w:before="100" w:beforeAutospacing="1" w:after="100" w:afterAutospacing="1"/>
        <w:rPr>
          <w:rFonts w:ascii="Open Sans" w:hAnsi="Open Sans" w:cs="Open Sans"/>
          <w:b/>
          <w:sz w:val="36"/>
          <w:szCs w:val="36"/>
        </w:rPr>
      </w:pPr>
      <w:r w:rsidRPr="00382595">
        <w:rPr>
          <w:rFonts w:ascii="Open Sans" w:hAnsi="Open Sans" w:cs="Open Sans"/>
          <w:b/>
          <w:sz w:val="36"/>
          <w:szCs w:val="36"/>
        </w:rPr>
        <w:lastRenderedPageBreak/>
        <w:t>Fürs Sammeln gilt:</w:t>
      </w:r>
    </w:p>
    <w:p w14:paraId="747A79B8" w14:textId="0BBEE602" w:rsidR="006E24FE" w:rsidRDefault="00787BCA" w:rsidP="00962480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28AF997" wp14:editId="1EE019AD">
                <wp:simplePos x="0" y="0"/>
                <wp:positionH relativeFrom="margin">
                  <wp:posOffset>3838257</wp:posOffset>
                </wp:positionH>
                <wp:positionV relativeFrom="paragraph">
                  <wp:posOffset>209550</wp:posOffset>
                </wp:positionV>
                <wp:extent cx="1924050" cy="1265767"/>
                <wp:effectExtent l="0" t="0" r="0" b="0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12657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D76441" w14:textId="7718F21F" w:rsidR="00392A05" w:rsidRDefault="00354800" w:rsidP="00787BCA">
                            <w:pPr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0D747E" wp14:editId="6F437EA7">
                                  <wp:extent cx="913669" cy="688041"/>
                                  <wp:effectExtent l="0" t="0" r="1270" b="0"/>
                                  <wp:docPr id="53" name="Grafik 25" descr="Laptop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94F66AA1-042E-4273-9BAD-4854217C4022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3" name="Grafik 25" descr="Laptop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94F66AA1-042E-4273-9BAD-4854217C4022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26"/>
                                              </a:ext>
                                            </a:extLst>
                                          </a:blip>
                                          <a:srcRect t="17254" b="755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4400" cy="6885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909E5B5" w14:textId="45941704" w:rsidR="00392A05" w:rsidRDefault="00392A05" w:rsidP="00787BCA">
                            <w:pPr>
                              <w:spacing w:after="100" w:after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Alles immer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gleich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auf der Website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eintragen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.</w:t>
                            </w:r>
                          </w:p>
                          <w:p w14:paraId="362939F8" w14:textId="77777777" w:rsidR="00392A05" w:rsidRDefault="00392A0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AF997" id="Textfeld 49" o:spid="_x0000_s1031" type="#_x0000_t202" style="position:absolute;margin-left:302.2pt;margin-top:16.5pt;width:151.5pt;height:99.6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" filled="f" stroked="f" strokeweight=".5pt">
                <v:textbox>
                  <w:txbxContent>
                    <w:p w14:paraId="65D76441" w14:textId="7718F21F" w:rsidR="00392A05" w:rsidRDefault="00354800" w:rsidP="00787BCA">
                      <w:pPr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30D747E" wp14:editId="6F437EA7">
                            <wp:extent cx="913669" cy="688041"/>
                            <wp:effectExtent l="0" t="0" r="1270" b="0"/>
                            <wp:docPr id="53" name="Grafik 25" descr="Laptop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94F66AA1-042E-4273-9BAD-4854217C4022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3" name="Grafik 25" descr="Laptop">
                                      <a:extLst>
                                        <a:ext uri="{FF2B5EF4-FFF2-40B4-BE49-F238E27FC236}">
                                          <a16:creationId xmlns:a16="http://schemas.microsoft.com/office/drawing/2014/main" id="{94F66AA1-042E-4273-9BAD-4854217C4022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 rotWithShape="1"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26"/>
                                        </a:ext>
                                      </a:extLst>
                                    </a:blip>
                                    <a:srcRect t="17254" b="755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14400" cy="68859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909E5B5" w14:textId="45941704" w:rsidR="00392A05" w:rsidRDefault="00392A05" w:rsidP="00787BCA">
                      <w:pPr>
                        <w:spacing w:after="100" w:after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Alles immer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gleich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auf der Website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eintragen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.</w:t>
                      </w:r>
                    </w:p>
                    <w:p w14:paraId="362939F8" w14:textId="77777777" w:rsidR="00392A05" w:rsidRDefault="00392A05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Open Sans" w:eastAsia="Times New Roman" w:hAnsi="Open Sans" w:cs="Open Sans"/>
          <w:noProof/>
          <w:sz w:val="22"/>
          <w:szCs w:val="1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617D2E3" wp14:editId="2FF08E87">
                <wp:simplePos x="0" y="0"/>
                <wp:positionH relativeFrom="margin">
                  <wp:posOffset>1970330</wp:posOffset>
                </wp:positionH>
                <wp:positionV relativeFrom="paragraph">
                  <wp:posOffset>172720</wp:posOffset>
                </wp:positionV>
                <wp:extent cx="1775460" cy="1167130"/>
                <wp:effectExtent l="0" t="0" r="0" b="0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5460" cy="1167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5C544F" w14:textId="1E892DFD" w:rsidR="00392A05" w:rsidRDefault="00354800" w:rsidP="00392A05">
                            <w:pPr>
                              <w:spacing w:before="100" w:beforeAutospacing="1" w:after="100" w:after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455E32" wp14:editId="4CDA56DF">
                                  <wp:extent cx="753745" cy="708660"/>
                                  <wp:effectExtent l="0" t="0" r="8255" b="0"/>
                                  <wp:docPr id="54" name="Grafik 19" descr="Kamera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D074329-A792-400B-8F38-EF9CB97ECB38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9" name="Grafik 19" descr="Kamera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3D074329-A792-400B-8F38-EF9CB97ECB38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28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3745" cy="7086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br/>
                            </w:r>
                            <w:r w:rsidR="00392A05"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Macht </w:t>
                            </w:r>
                            <w:r w:rsidR="00392A05"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Fotos von allem</w:t>
                            </w:r>
                            <w:r w:rsidR="00392A05"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und schickt sie uns</w:t>
                            </w:r>
                          </w:p>
                          <w:p w14:paraId="63DFDABD" w14:textId="77777777" w:rsidR="00392A05" w:rsidRDefault="00392A05" w:rsidP="00392A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7D2E3" id="Textfeld 48" o:spid="_x0000_s1032" type="#_x0000_t202" style="position:absolute;margin-left:155.15pt;margin-top:13.6pt;width:139.8pt;height:91.9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" filled="f" stroked="f" strokeweight=".5pt">
                <v:textbox>
                  <w:txbxContent>
                    <w:p w14:paraId="1E5C544F" w14:textId="1E892DFD" w:rsidR="00392A05" w:rsidRDefault="00354800" w:rsidP="00392A05">
                      <w:pPr>
                        <w:spacing w:before="100" w:beforeAutospacing="1" w:after="100" w:after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455E32" wp14:editId="4CDA56DF">
                            <wp:extent cx="753745" cy="708660"/>
                            <wp:effectExtent l="0" t="0" r="8255" b="0"/>
                            <wp:docPr id="54" name="Grafik 19" descr="Kamera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D074329-A792-400B-8F38-EF9CB97ECB38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9" name="Grafik 19" descr="Kamera">
                                      <a:extLst>
                                        <a:ext uri="{FF2B5EF4-FFF2-40B4-BE49-F238E27FC236}">
                                          <a16:creationId xmlns:a16="http://schemas.microsoft.com/office/drawing/2014/main" id="{3D074329-A792-400B-8F38-EF9CB97ECB38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2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3745" cy="7086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br/>
                      </w:r>
                      <w:r w:rsidR="00392A05"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Macht </w:t>
                      </w:r>
                      <w:r w:rsidR="00392A05"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Fotos von allem</w:t>
                      </w:r>
                      <w:r w:rsidR="00392A05"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und schickt sie uns</w:t>
                      </w:r>
                    </w:p>
                    <w:p w14:paraId="63DFDABD" w14:textId="77777777" w:rsidR="00392A05" w:rsidRDefault="00392A05" w:rsidP="00392A05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612">
        <w:rPr>
          <w:rFonts w:ascii="Open Sans" w:eastAsia="Times New Roman" w:hAnsi="Open Sans" w:cs="Open Sans"/>
          <w:noProof/>
          <w:sz w:val="22"/>
          <w:szCs w:val="1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A47F1D6" wp14:editId="66E79BEF">
                <wp:simplePos x="0" y="0"/>
                <wp:positionH relativeFrom="margin">
                  <wp:posOffset>0</wp:posOffset>
                </wp:positionH>
                <wp:positionV relativeFrom="paragraph">
                  <wp:posOffset>194945</wp:posOffset>
                </wp:positionV>
                <wp:extent cx="1976120" cy="1162050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612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50EFDD" w14:textId="2875E08A" w:rsidR="00382595" w:rsidRDefault="00354800" w:rsidP="00354800">
                            <w:pPr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64BF76" wp14:editId="43594240">
                                  <wp:extent cx="762000" cy="647700"/>
                                  <wp:effectExtent l="0" t="0" r="0" b="0"/>
                                  <wp:docPr id="55" name="Grafik 16" descr="Ladender Akku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183B8949-CC38-4889-B24D-C166F6F2EC2D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Grafik 16" descr="Ladender Akku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183B8949-CC38-4889-B24D-C166F6F2EC2D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3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620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1372BC" w14:textId="7EB871BA" w:rsidR="00382595" w:rsidRPr="00382595" w:rsidRDefault="00382595" w:rsidP="00392A05">
                            <w:pPr>
                              <w:jc w:val="center"/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</w:pP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Batterien und Akkus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müssen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raus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7F1D6" id="Textfeld 32" o:spid="_x0000_s1033" type="#_x0000_t202" style="position:absolute;margin-left:0;margin-top:15.35pt;width:155.6pt;height:91.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" filled="f" stroked="f" strokeweight=".5pt">
                <v:textbox>
                  <w:txbxContent>
                    <w:p w14:paraId="6A50EFDD" w14:textId="2875E08A" w:rsidR="00382595" w:rsidRDefault="00354800" w:rsidP="00354800">
                      <w:pPr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264BF76" wp14:editId="43594240">
                            <wp:extent cx="762000" cy="647700"/>
                            <wp:effectExtent l="0" t="0" r="0" b="0"/>
                            <wp:docPr id="55" name="Grafik 16" descr="Ladender Akku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183B8949-CC38-4889-B24D-C166F6F2EC2D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Grafik 16" descr="Ladender Akku">
                                      <a:extLst>
                                        <a:ext uri="{FF2B5EF4-FFF2-40B4-BE49-F238E27FC236}">
                                          <a16:creationId xmlns:a16="http://schemas.microsoft.com/office/drawing/2014/main" id="{183B8949-CC38-4889-B24D-C166F6F2EC2D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3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62000" cy="647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1372BC" w14:textId="7EB871BA" w:rsidR="00382595" w:rsidRPr="00382595" w:rsidRDefault="00382595" w:rsidP="00392A05">
                      <w:pPr>
                        <w:jc w:val="center"/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</w:pP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Batterien und Akkus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müssen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raus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679001" w14:textId="527F4529" w:rsidR="00382595" w:rsidRDefault="00382595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0F0C0B5E" w14:textId="050FC830" w:rsidR="00382595" w:rsidRDefault="00382595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0CBDA3BA" w14:textId="0A2E5C57" w:rsidR="00382595" w:rsidRDefault="00382595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71812F2B" w14:textId="75767301" w:rsidR="00382595" w:rsidRDefault="00E82DB1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DDDE404" wp14:editId="5B80507D">
                <wp:simplePos x="0" y="0"/>
                <wp:positionH relativeFrom="margin">
                  <wp:posOffset>3870655</wp:posOffset>
                </wp:positionH>
                <wp:positionV relativeFrom="paragraph">
                  <wp:posOffset>288925</wp:posOffset>
                </wp:positionV>
                <wp:extent cx="1934845" cy="1606550"/>
                <wp:effectExtent l="0" t="0" r="0" b="0"/>
                <wp:wrapNone/>
                <wp:docPr id="50" name="Textfeld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4845" cy="160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2CB14E" w14:textId="475251B2" w:rsidR="00392A05" w:rsidRDefault="00354800" w:rsidP="00354800">
                            <w:pPr>
                              <w:spacing w:before="100" w:before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150629" wp14:editId="237EEDAD">
                                  <wp:extent cx="660400" cy="771525"/>
                                  <wp:effectExtent l="0" t="0" r="0" b="0"/>
                                  <wp:docPr id="60" name="Grafik 7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B64A5E06-B785-4D2A-A1D1-0DC1F97A710F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0" name="Grafik 7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B64A5E06-B785-4D2A-A1D1-0DC1F97A710F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31" cstate="print">
                                            <a:clrChange>
                                              <a:clrFrom>
                                                <a:srgbClr val="000000">
                                                  <a:alpha val="0"/>
                                                </a:srgbClr>
                                              </a:clrFrom>
                                              <a:clrTo>
                                                <a:srgbClr val="000000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32">
                                                    <a14:imgEffect>
                                                      <a14:colorTemperature colorTemp="112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" b="-1682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0592" cy="7717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1A67B6" w14:textId="180C73F6" w:rsidR="00392A05" w:rsidRDefault="00392A05" w:rsidP="00787BCA">
                            <w:pPr>
                              <w:spacing w:after="100" w:after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Alles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 xml:space="preserve">in </w:t>
                            </w:r>
                            <w:r w:rsidR="00AA7F47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die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 xml:space="preserve"> Sammelbehälter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</w:t>
                            </w:r>
                            <w:r w:rsidR="00AA7F47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br/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(nicht daneben)</w:t>
                            </w:r>
                          </w:p>
                          <w:p w14:paraId="59E718D6" w14:textId="77777777" w:rsidR="00392A05" w:rsidRDefault="00392A05" w:rsidP="00392A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DE404" id="Textfeld 50" o:spid="_x0000_s1034" type="#_x0000_t202" style="position:absolute;margin-left:304.8pt;margin-top:22.75pt;width:152.35pt;height:126.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" filled="f" stroked="f" strokeweight=".5pt">
                <v:textbox>
                  <w:txbxContent>
                    <w:p w14:paraId="342CB14E" w14:textId="475251B2" w:rsidR="00392A05" w:rsidRDefault="00354800" w:rsidP="00354800">
                      <w:pPr>
                        <w:spacing w:before="100" w:before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150629" wp14:editId="237EEDAD">
                            <wp:extent cx="660400" cy="771525"/>
                            <wp:effectExtent l="0" t="0" r="0" b="0"/>
                            <wp:docPr id="60" name="Grafik 7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B64A5E06-B785-4D2A-A1D1-0DC1F97A710F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0" name="Grafik 7">
                                      <a:extLst>
                                        <a:ext uri="{FF2B5EF4-FFF2-40B4-BE49-F238E27FC236}">
                                          <a16:creationId xmlns:a16="http://schemas.microsoft.com/office/drawing/2014/main" id="{B64A5E06-B785-4D2A-A1D1-0DC1F97A710F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 rotWithShape="1">
                                    <a:blip r:embed="rId31" cstate="print">
                                      <a:clrChange>
                                        <a:clrFrom>
                                          <a:srgbClr val="000000">
                                            <a:alpha val="0"/>
                                          </a:srgbClr>
                                        </a:clrFrom>
                                        <a:clrTo>
                                          <a:srgbClr val="000000">
                                            <a:alpha val="0"/>
                                          </a:srgbClr>
                                        </a:clrTo>
                                      </a:clrChange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32">
                                              <a14:imgEffect>
                                                <a14:colorTemperature colorTemp="112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" b="-1682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0592" cy="77174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1A67B6" w14:textId="180C73F6" w:rsidR="00392A05" w:rsidRDefault="00392A05" w:rsidP="00787BCA">
                      <w:pPr>
                        <w:spacing w:after="100" w:after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Alles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 xml:space="preserve">in </w:t>
                      </w:r>
                      <w:r w:rsidR="00AA7F47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die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 xml:space="preserve"> Sammelbehälter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</w:t>
                      </w:r>
                      <w:r w:rsidR="00AA7F47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br/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(nicht daneben)</w:t>
                      </w:r>
                    </w:p>
                    <w:p w14:paraId="59E718D6" w14:textId="77777777" w:rsidR="00392A05" w:rsidRDefault="00392A05" w:rsidP="00392A05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C09F8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6E89C81" wp14:editId="6A48FA1A">
                <wp:simplePos x="0" y="0"/>
                <wp:positionH relativeFrom="margin">
                  <wp:posOffset>-50709</wp:posOffset>
                </wp:positionH>
                <wp:positionV relativeFrom="paragraph">
                  <wp:posOffset>180612</wp:posOffset>
                </wp:positionV>
                <wp:extent cx="1941195" cy="1789430"/>
                <wp:effectExtent l="0" t="0" r="0" b="1270"/>
                <wp:wrapNone/>
                <wp:docPr id="52" name="Textfeld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1195" cy="1789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C3CD4" w14:textId="30B4AB68" w:rsidR="00392A05" w:rsidRDefault="000C09F8" w:rsidP="000C09F8">
                            <w:pPr>
                              <w:spacing w:before="100" w:beforeAutospacing="1" w:after="120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rFonts w:ascii="Open Sans" w:eastAsia="Times New Roman" w:hAnsi="Open Sans" w:cs="Open Sans"/>
                                <w:noProof/>
                                <w:sz w:val="22"/>
                                <w:szCs w:val="18"/>
                              </w:rPr>
                              <w:drawing>
                                <wp:inline distT="0" distB="0" distL="0" distR="0" wp14:anchorId="1E208F12" wp14:editId="448093E3">
                                  <wp:extent cx="1039170" cy="805543"/>
                                  <wp:effectExtent l="0" t="0" r="0" b="0"/>
                                  <wp:docPr id="36" name="Grafik 36" descr="Kind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children.svg"/>
                                          <pic:cNvPicPr/>
                                        </pic:nvPicPr>
                                        <pic:blipFill rotWithShape="1"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34"/>
                                              </a:ext>
                                            </a:extLst>
                                          </a:blip>
                                          <a:srcRect b="224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42703" cy="808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DFD68D" w14:textId="18CDF820" w:rsidR="00392A05" w:rsidRPr="00382595" w:rsidRDefault="00392A05" w:rsidP="00787BCA">
                            <w:pPr>
                              <w:spacing w:after="100" w:after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Sammeln nur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unter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Aufsicht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oder mit Erlaubnis auch eigenständig</w:t>
                            </w:r>
                            <w:r w:rsidR="00354800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/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in </w:t>
                            </w:r>
                            <w:r w:rsidRPr="00392A0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Gruppen</w:t>
                            </w:r>
                          </w:p>
                          <w:p w14:paraId="1F232C88" w14:textId="77777777" w:rsidR="00392A05" w:rsidRDefault="00392A05" w:rsidP="00392A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89C81" id="Textfeld 52" o:spid="_x0000_s1035" type="#_x0000_t202" style="position:absolute;margin-left:-4pt;margin-top:14.2pt;width:152.85pt;height:140.9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" filled="f" stroked="f" strokeweight=".5pt">
                <v:textbox>
                  <w:txbxContent>
                    <w:p w14:paraId="634C3CD4" w14:textId="30B4AB68" w:rsidR="00392A05" w:rsidRDefault="000C09F8" w:rsidP="000C09F8">
                      <w:pPr>
                        <w:spacing w:before="100" w:beforeAutospacing="1" w:after="120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rFonts w:ascii="Open Sans" w:eastAsia="Times New Roman" w:hAnsi="Open Sans" w:cs="Open Sans"/>
                          <w:noProof/>
                          <w:sz w:val="22"/>
                          <w:szCs w:val="18"/>
                        </w:rPr>
                        <w:drawing>
                          <wp:inline distT="0" distB="0" distL="0" distR="0" wp14:anchorId="1E208F12" wp14:editId="448093E3">
                            <wp:extent cx="1039170" cy="805543"/>
                            <wp:effectExtent l="0" t="0" r="0" b="0"/>
                            <wp:docPr id="36" name="Grafik 36" descr="Kind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" name="children.svg"/>
                                    <pic:cNvPicPr/>
                                  </pic:nvPicPr>
                                  <pic:blipFill rotWithShape="1"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34"/>
                                        </a:ext>
                                      </a:extLst>
                                    </a:blip>
                                    <a:srcRect b="2248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42703" cy="80828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DFD68D" w14:textId="18CDF820" w:rsidR="00392A05" w:rsidRPr="00382595" w:rsidRDefault="00392A05" w:rsidP="00787BCA">
                      <w:pPr>
                        <w:spacing w:after="100" w:after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Sammeln nur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unter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Aufsicht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oder mit Erlaubnis auch eigenständig</w:t>
                      </w:r>
                      <w:r w:rsidR="00354800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/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in </w:t>
                      </w:r>
                      <w:r w:rsidRPr="00392A0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Gruppen</w:t>
                      </w:r>
                    </w:p>
                    <w:p w14:paraId="1F232C88" w14:textId="77777777" w:rsidR="00392A05" w:rsidRDefault="00392A05" w:rsidP="00392A05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87BCA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9B27CA5" wp14:editId="510BB04D">
                <wp:simplePos x="0" y="0"/>
                <wp:positionH relativeFrom="margin">
                  <wp:posOffset>1886585</wp:posOffset>
                </wp:positionH>
                <wp:positionV relativeFrom="paragraph">
                  <wp:posOffset>255905</wp:posOffset>
                </wp:positionV>
                <wp:extent cx="1947545" cy="1713230"/>
                <wp:effectExtent l="0" t="0" r="0" b="1270"/>
                <wp:wrapNone/>
                <wp:docPr id="64" name="Textfeld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7545" cy="1713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D9F911" w14:textId="77777777" w:rsidR="00787BCA" w:rsidRDefault="00354800" w:rsidP="00787BCA">
                            <w:pPr>
                              <w:spacing w:after="120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587205" wp14:editId="0B5EBE1D">
                                  <wp:extent cx="1083945" cy="746760"/>
                                  <wp:effectExtent l="0" t="0" r="0" b="0"/>
                                  <wp:docPr id="62" name="Grafik 24" descr="Schulgebäude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9F4D1798-74D7-45DA-952B-E62541F50FAB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" name="Grafik 24" descr="Schulgebäude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9F4D1798-74D7-45DA-952B-E62541F50FAB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 rotWithShape="1"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36"/>
                                              </a:ext>
                                            </a:extLst>
                                          </a:blip>
                                          <a:srcRect t="15065" b="1218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84529" cy="7471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271605" w14:textId="1599B5A3" w:rsidR="00354800" w:rsidRDefault="00354800" w:rsidP="00787BCA">
                            <w:pPr>
                              <w:spacing w:after="100" w:afterAutospacing="1"/>
                              <w:jc w:val="center"/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</w:pP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Alles, was eingetragen wird, muss </w:t>
                            </w:r>
                            <w:r w:rsidRPr="00392A0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schon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 xml:space="preserve"> in der Schule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 xml:space="preserve"> </w:t>
                            </w:r>
                            <w:r w:rsidRPr="00392A05">
                              <w:rPr>
                                <w:rFonts w:ascii="Open Sans" w:eastAsia="Times New Roman" w:hAnsi="Open Sans" w:cs="Open Sans"/>
                                <w:b/>
                                <w:sz w:val="22"/>
                                <w:szCs w:val="18"/>
                              </w:rPr>
                              <w:t>sein</w:t>
                            </w:r>
                            <w:r w:rsidRPr="00382595">
                              <w:rPr>
                                <w:rFonts w:ascii="Open Sans" w:eastAsia="Times New Roman" w:hAnsi="Open Sans" w:cs="Open Sans"/>
                                <w:sz w:val="22"/>
                                <w:szCs w:val="18"/>
                              </w:rPr>
                              <w:t>.</w:t>
                            </w:r>
                          </w:p>
                          <w:p w14:paraId="51847856" w14:textId="77777777" w:rsidR="00354800" w:rsidRDefault="00354800" w:rsidP="0035480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27CA5" id="Textfeld 64" o:spid="_x0000_s1036" type="#_x0000_t202" style="position:absolute;margin-left:148.55pt;margin-top:20.15pt;width:153.35pt;height:134.9pt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" filled="f" stroked="f" strokeweight=".5pt">
                <v:textbox>
                  <w:txbxContent>
                    <w:p w14:paraId="44D9F911" w14:textId="77777777" w:rsidR="00787BCA" w:rsidRDefault="00354800" w:rsidP="00787BCA">
                      <w:pPr>
                        <w:spacing w:after="120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587205" wp14:editId="0B5EBE1D">
                            <wp:extent cx="1083945" cy="746760"/>
                            <wp:effectExtent l="0" t="0" r="0" b="0"/>
                            <wp:docPr id="62" name="Grafik 24" descr="Schulgebäude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9F4D1798-74D7-45DA-952B-E62541F50FAB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2" name="Grafik 24" descr="Schulgebäude">
                                      <a:extLst>
                                        <a:ext uri="{FF2B5EF4-FFF2-40B4-BE49-F238E27FC236}">
                                          <a16:creationId xmlns:a16="http://schemas.microsoft.com/office/drawing/2014/main" id="{9F4D1798-74D7-45DA-952B-E62541F50FAB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 rotWithShape="1"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36"/>
                                        </a:ext>
                                      </a:extLst>
                                    </a:blip>
                                    <a:srcRect t="15065" b="1218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84529" cy="74716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271605" w14:textId="1599B5A3" w:rsidR="00354800" w:rsidRDefault="00354800" w:rsidP="00787BCA">
                      <w:pPr>
                        <w:spacing w:after="100" w:afterAutospacing="1"/>
                        <w:jc w:val="center"/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</w:pP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Alles, was eingetragen wird, muss </w:t>
                      </w:r>
                      <w:r w:rsidRPr="00392A0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schon</w:t>
                      </w:r>
                      <w:r w:rsidRPr="0038259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 xml:space="preserve"> in der Schule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 xml:space="preserve"> </w:t>
                      </w:r>
                      <w:r w:rsidRPr="00392A05">
                        <w:rPr>
                          <w:rFonts w:ascii="Open Sans" w:eastAsia="Times New Roman" w:hAnsi="Open Sans" w:cs="Open Sans"/>
                          <w:b/>
                          <w:sz w:val="22"/>
                          <w:szCs w:val="18"/>
                        </w:rPr>
                        <w:t>sein</w:t>
                      </w:r>
                      <w:r w:rsidRPr="00382595">
                        <w:rPr>
                          <w:rFonts w:ascii="Open Sans" w:eastAsia="Times New Roman" w:hAnsi="Open Sans" w:cs="Open Sans"/>
                          <w:sz w:val="22"/>
                          <w:szCs w:val="18"/>
                        </w:rPr>
                        <w:t>.</w:t>
                      </w:r>
                    </w:p>
                    <w:p w14:paraId="51847856" w14:textId="77777777" w:rsidR="00354800" w:rsidRDefault="00354800" w:rsidP="00354800"/>
                  </w:txbxContent>
                </v:textbox>
                <w10:wrap anchorx="margin"/>
              </v:shape>
            </w:pict>
          </mc:Fallback>
        </mc:AlternateContent>
      </w:r>
    </w:p>
    <w:p w14:paraId="5F6ECF13" w14:textId="0DEC71C7" w:rsidR="00382595" w:rsidRDefault="00382595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75ABB2B2" w14:textId="6CB3A190" w:rsidR="00382595" w:rsidRPr="00382595" w:rsidRDefault="00382595" w:rsidP="0038259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16B4CB76" w14:textId="23F592F2" w:rsidR="00163665" w:rsidRPr="00382595" w:rsidRDefault="00163665" w:rsidP="0016366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32F2AFCA" w14:textId="2BE8DBCF" w:rsidR="00163665" w:rsidRDefault="00163665" w:rsidP="0016366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39B646CF" w14:textId="470D9A7D" w:rsidR="004D71D3" w:rsidRDefault="004D71D3" w:rsidP="0016366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</w:p>
    <w:p w14:paraId="75DE2FE3" w14:textId="5A50CE26" w:rsidR="00962480" w:rsidRDefault="00962480" w:rsidP="00163665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  <w:r w:rsidRPr="000C09F8">
        <w:rPr>
          <w:rFonts w:ascii="Open Sans" w:hAnsi="Open Sans" w:cs="Open Sans"/>
          <w:b/>
          <w:noProof/>
          <w:sz w:val="36"/>
          <w:szCs w:val="36"/>
        </w:rPr>
        <w:drawing>
          <wp:anchor distT="0" distB="0" distL="114300" distR="114300" simplePos="0" relativeHeight="251746304" behindDoc="1" locked="0" layoutInCell="1" allowOverlap="1" wp14:anchorId="569A6BBF" wp14:editId="758D22CA">
            <wp:simplePos x="0" y="0"/>
            <wp:positionH relativeFrom="column">
              <wp:posOffset>3335020</wp:posOffset>
            </wp:positionH>
            <wp:positionV relativeFrom="paragraph">
              <wp:posOffset>95555</wp:posOffset>
            </wp:positionV>
            <wp:extent cx="575945" cy="575945"/>
            <wp:effectExtent l="0" t="0" r="0" b="0"/>
            <wp:wrapTight wrapText="bothSides">
              <wp:wrapPolygon edited="0">
                <wp:start x="7859" y="714"/>
                <wp:lineTo x="0" y="17147"/>
                <wp:lineTo x="0" y="20004"/>
                <wp:lineTo x="20719" y="20004"/>
                <wp:lineTo x="20719" y="17147"/>
                <wp:lineTo x="19290" y="13574"/>
                <wp:lineTo x="12146" y="714"/>
                <wp:lineTo x="7859" y="714"/>
              </wp:wrapPolygon>
            </wp:wrapTight>
            <wp:docPr id="34" name="Grafik 12" descr="Warnung">
              <a:extLst xmlns:a="http://schemas.openxmlformats.org/drawingml/2006/main">
                <a:ext uri="{FF2B5EF4-FFF2-40B4-BE49-F238E27FC236}">
                  <a16:creationId xmlns:a16="http://schemas.microsoft.com/office/drawing/2014/main" id="{79B4F1E1-0CBE-4511-9B4A-2A841F4F0E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 descr="Warnung">
                      <a:extLst>
                        <a:ext uri="{FF2B5EF4-FFF2-40B4-BE49-F238E27FC236}">
                          <a16:creationId xmlns:a16="http://schemas.microsoft.com/office/drawing/2014/main" id="{79B4F1E1-0CBE-4511-9B4A-2A841F4F0EC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6C8CD1" w14:textId="6C4308B6" w:rsidR="006E24FE" w:rsidRPr="004D71D3" w:rsidRDefault="008F58EB" w:rsidP="006E24FE">
      <w:pPr>
        <w:spacing w:before="100" w:beforeAutospacing="1" w:after="100" w:afterAutospacing="1"/>
        <w:rPr>
          <w:rFonts w:ascii="Open Sans" w:eastAsia="Times New Roman" w:hAnsi="Open Sans" w:cs="Open Sans"/>
          <w:sz w:val="22"/>
          <w:szCs w:val="18"/>
        </w:rPr>
      </w:pPr>
      <w:r>
        <w:rPr>
          <w:rFonts w:ascii="Open Sans" w:hAnsi="Open Sans" w:cs="Open Sans"/>
          <w:b/>
          <w:sz w:val="36"/>
          <w:szCs w:val="36"/>
        </w:rPr>
        <w:t xml:space="preserve"> </w:t>
      </w:r>
      <w:r w:rsidR="006E24FE" w:rsidRPr="00E662A6">
        <w:rPr>
          <w:rFonts w:ascii="Open Sans" w:hAnsi="Open Sans" w:cs="Open Sans"/>
          <w:b/>
          <w:sz w:val="36"/>
          <w:szCs w:val="36"/>
        </w:rPr>
        <w:t>Strafpunkte gibt es, wenn</w:t>
      </w:r>
      <w:r w:rsidR="00382595" w:rsidRPr="00E662A6">
        <w:rPr>
          <w:rFonts w:ascii="Open Sans" w:hAnsi="Open Sans" w:cs="Open Sans"/>
          <w:b/>
          <w:sz w:val="36"/>
          <w:szCs w:val="36"/>
        </w:rPr>
        <w:t>…</w:t>
      </w:r>
      <w:r w:rsidRPr="008F58EB">
        <w:rPr>
          <w:noProof/>
        </w:rPr>
        <w:t xml:space="preserve"> </w:t>
      </w:r>
      <w:r>
        <w:rPr>
          <w:noProof/>
        </w:rPr>
        <w:t xml:space="preserve"> </w:t>
      </w:r>
    </w:p>
    <w:p w14:paraId="520840A7" w14:textId="5CE3C006" w:rsidR="00AA7F47" w:rsidRPr="00AA7F47" w:rsidRDefault="00AA7F47" w:rsidP="00AA7F47">
      <w:pPr>
        <w:pStyle w:val="Listenabsatz"/>
        <w:numPr>
          <w:ilvl w:val="0"/>
          <w:numId w:val="22"/>
        </w:numPr>
        <w:spacing w:before="100" w:beforeAutospacing="1" w:after="240" w:line="312" w:lineRule="auto"/>
        <w:rPr>
          <w:rFonts w:ascii="Open Sans" w:eastAsia="Times New Roman" w:hAnsi="Open Sans" w:cs="Open Sans"/>
          <w:bCs/>
          <w:sz w:val="22"/>
          <w:szCs w:val="18"/>
        </w:rPr>
      </w:pPr>
      <w:r w:rsidRPr="00AA7F47">
        <w:rPr>
          <w:rFonts w:ascii="Open Sans" w:eastAsia="Times New Roman" w:hAnsi="Open Sans" w:cs="Open Sans"/>
          <w:bCs/>
          <w:sz w:val="22"/>
          <w:szCs w:val="18"/>
        </w:rPr>
        <w:t>Teile eintragt, die nicht gesammelt wurden</w:t>
      </w:r>
      <w:r>
        <w:rPr>
          <w:rFonts w:ascii="Open Sans" w:eastAsia="Times New Roman" w:hAnsi="Open Sans" w:cs="Open Sans"/>
          <w:bCs/>
          <w:sz w:val="22"/>
          <w:szCs w:val="18"/>
        </w:rPr>
        <w:t>.</w:t>
      </w:r>
    </w:p>
    <w:p w14:paraId="21A51844" w14:textId="126BB102" w:rsidR="00AA7F47" w:rsidRPr="00AA7F47" w:rsidRDefault="00AA7F47" w:rsidP="00AA7F47">
      <w:pPr>
        <w:pStyle w:val="Listenabsatz"/>
        <w:numPr>
          <w:ilvl w:val="0"/>
          <w:numId w:val="22"/>
        </w:numPr>
        <w:spacing w:before="100" w:beforeAutospacing="1" w:after="240" w:line="312" w:lineRule="auto"/>
        <w:rPr>
          <w:rFonts w:ascii="Open Sans" w:eastAsia="Times New Roman" w:hAnsi="Open Sans" w:cs="Open Sans"/>
          <w:bCs/>
          <w:sz w:val="22"/>
          <w:szCs w:val="18"/>
        </w:rPr>
      </w:pPr>
      <w:r w:rsidRPr="00AA7F47">
        <w:rPr>
          <w:rFonts w:ascii="Open Sans" w:eastAsia="Times New Roman" w:hAnsi="Open Sans" w:cs="Open Sans"/>
          <w:bCs/>
          <w:sz w:val="22"/>
          <w:szCs w:val="18"/>
        </w:rPr>
        <w:t>Gesammeltes zurückhaltet und erst kurz vor Schluss eintragt</w:t>
      </w:r>
      <w:r>
        <w:rPr>
          <w:rFonts w:ascii="Open Sans" w:eastAsia="Times New Roman" w:hAnsi="Open Sans" w:cs="Open Sans"/>
          <w:bCs/>
          <w:sz w:val="22"/>
          <w:szCs w:val="18"/>
        </w:rPr>
        <w:t>.</w:t>
      </w:r>
    </w:p>
    <w:p w14:paraId="55A0BB20" w14:textId="415A64BE" w:rsidR="00AA7F47" w:rsidRPr="00AA7F47" w:rsidRDefault="00AA7F47" w:rsidP="00AA7F47">
      <w:pPr>
        <w:pStyle w:val="Listenabsatz"/>
        <w:numPr>
          <w:ilvl w:val="0"/>
          <w:numId w:val="22"/>
        </w:numPr>
        <w:spacing w:before="100" w:beforeAutospacing="1" w:after="240" w:line="312" w:lineRule="auto"/>
        <w:rPr>
          <w:rFonts w:ascii="Open Sans" w:eastAsia="Times New Roman" w:hAnsi="Open Sans" w:cs="Open Sans"/>
          <w:bCs/>
          <w:sz w:val="22"/>
          <w:szCs w:val="18"/>
        </w:rPr>
      </w:pPr>
      <w:r w:rsidRPr="00AA7F47">
        <w:rPr>
          <w:rFonts w:ascii="Open Sans" w:eastAsia="Times New Roman" w:hAnsi="Open Sans" w:cs="Open Sans"/>
          <w:bCs/>
          <w:sz w:val="22"/>
          <w:szCs w:val="18"/>
        </w:rPr>
        <w:t>E-Schrott zur Abholung reserviert aber nicht abholt</w:t>
      </w:r>
      <w:r>
        <w:rPr>
          <w:rFonts w:ascii="Open Sans" w:eastAsia="Times New Roman" w:hAnsi="Open Sans" w:cs="Open Sans"/>
          <w:bCs/>
          <w:sz w:val="22"/>
          <w:szCs w:val="18"/>
        </w:rPr>
        <w:t>.</w:t>
      </w:r>
    </w:p>
    <w:p w14:paraId="12378CF9" w14:textId="12EBA987" w:rsidR="00AA7F47" w:rsidRPr="00AA7F47" w:rsidRDefault="00AA7F47" w:rsidP="00AA7F47">
      <w:pPr>
        <w:pStyle w:val="Listenabsatz"/>
        <w:numPr>
          <w:ilvl w:val="0"/>
          <w:numId w:val="22"/>
        </w:numPr>
        <w:spacing w:before="100" w:beforeAutospacing="1" w:after="240" w:line="312" w:lineRule="auto"/>
        <w:rPr>
          <w:rFonts w:ascii="Open Sans" w:eastAsia="Times New Roman" w:hAnsi="Open Sans" w:cs="Open Sans"/>
          <w:bCs/>
          <w:sz w:val="22"/>
          <w:szCs w:val="18"/>
        </w:rPr>
      </w:pPr>
      <w:r w:rsidRPr="00AA7F47">
        <w:rPr>
          <w:rFonts w:ascii="Open Sans" w:eastAsia="Times New Roman" w:hAnsi="Open Sans" w:cs="Open Sans"/>
          <w:bCs/>
          <w:sz w:val="22"/>
          <w:szCs w:val="18"/>
        </w:rPr>
        <w:t>Elektroschrott von Firmen oder der Schule sammelt</w:t>
      </w:r>
      <w:r>
        <w:rPr>
          <w:rFonts w:ascii="Open Sans" w:eastAsia="Times New Roman" w:hAnsi="Open Sans" w:cs="Open Sans"/>
          <w:bCs/>
          <w:sz w:val="22"/>
          <w:szCs w:val="18"/>
        </w:rPr>
        <w:t>.</w:t>
      </w:r>
    </w:p>
    <w:p w14:paraId="20E6F49E" w14:textId="24CBC5B2" w:rsidR="00AA7F47" w:rsidRPr="00AA7F47" w:rsidRDefault="00AA7F47" w:rsidP="00AA7F47">
      <w:pPr>
        <w:pStyle w:val="Listenabsatz"/>
        <w:numPr>
          <w:ilvl w:val="0"/>
          <w:numId w:val="22"/>
        </w:numPr>
        <w:spacing w:before="100" w:beforeAutospacing="1" w:after="240" w:line="312" w:lineRule="auto"/>
        <w:rPr>
          <w:rFonts w:ascii="Open Sans" w:eastAsia="Times New Roman" w:hAnsi="Open Sans" w:cs="Open Sans"/>
          <w:bCs/>
          <w:sz w:val="22"/>
          <w:szCs w:val="18"/>
        </w:rPr>
      </w:pPr>
      <w:r w:rsidRPr="00AA7F47">
        <w:rPr>
          <w:rFonts w:ascii="Open Sans" w:eastAsia="Times New Roman" w:hAnsi="Open Sans" w:cs="Open Sans"/>
          <w:bCs/>
          <w:sz w:val="22"/>
          <w:szCs w:val="18"/>
        </w:rPr>
        <w:t>Kabel ab- oder durchschneidet</w:t>
      </w:r>
      <w:r>
        <w:rPr>
          <w:rFonts w:ascii="Open Sans" w:eastAsia="Times New Roman" w:hAnsi="Open Sans" w:cs="Open Sans"/>
          <w:bCs/>
          <w:sz w:val="22"/>
          <w:szCs w:val="18"/>
        </w:rPr>
        <w:t>.</w:t>
      </w:r>
    </w:p>
    <w:p w14:paraId="38178513" w14:textId="76BA671B" w:rsidR="00A1037F" w:rsidRPr="00382595" w:rsidRDefault="00AA7F47" w:rsidP="00AA7F47">
      <w:pPr>
        <w:spacing w:before="100" w:beforeAutospacing="1" w:after="240" w:line="312" w:lineRule="auto"/>
        <w:rPr>
          <w:rFonts w:ascii="Open Sans" w:eastAsia="Times New Roman" w:hAnsi="Open Sans" w:cs="Open Sans"/>
          <w:sz w:val="22"/>
          <w:szCs w:val="18"/>
        </w:rPr>
      </w:pPr>
      <w:r w:rsidRPr="00422880">
        <w:rPr>
          <w:b/>
          <w:noProof/>
          <w:sz w:val="22"/>
          <w:szCs w:val="1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F2E4F0" wp14:editId="56BEF7EA">
                <wp:simplePos x="0" y="0"/>
                <wp:positionH relativeFrom="column">
                  <wp:posOffset>-1481137</wp:posOffset>
                </wp:positionH>
                <wp:positionV relativeFrom="paragraph">
                  <wp:posOffset>555392</wp:posOffset>
                </wp:positionV>
                <wp:extent cx="1605915" cy="205740"/>
                <wp:effectExtent l="0" t="4762" r="8572" b="8573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05915" cy="205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F5911B" w14:textId="3B8CDF68" w:rsidR="00AA7F47" w:rsidRDefault="00E9134F">
                            <w:pPr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</w:pPr>
                            <w:r w:rsidRPr="00B150CC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>Aushang Sammelb</w:t>
                            </w:r>
                            <w:r w:rsidR="005B6F21" w:rsidRPr="00B150CC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>ehälter</w:t>
                            </w:r>
                            <w:r w:rsidRPr="00B150CC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 xml:space="preserve"> EWR </w:t>
                            </w:r>
                            <w:r w:rsidR="005B6F21" w:rsidRPr="00B150CC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>01</w:t>
                            </w:r>
                            <w:r w:rsidRPr="00B150CC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>/202</w:t>
                            </w:r>
                            <w:r w:rsidR="00AA7F47"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  <w:t>4</w:t>
                            </w:r>
                          </w:p>
                          <w:p w14:paraId="4EB5A081" w14:textId="77777777" w:rsidR="00AA7F47" w:rsidRPr="00B150CC" w:rsidRDefault="00AA7F47">
                            <w:pPr>
                              <w:rPr>
                                <w:rFonts w:ascii="Open Sans" w:hAnsi="Open Sans" w:cs="Open Sans"/>
                                <w:color w:val="5F5F5F" w:themeColor="text1"/>
                                <w:sz w:val="10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2E4F0" id="Textfeld 8" o:spid="_x0000_s1037" type="#_x0000_t202" style="position:absolute;margin-left:-116.6pt;margin-top:43.75pt;width:126.45pt;height:16.2pt;rotation:-90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" fillcolor="white [3201]" stroked="f" strokeweight=".5pt">
                <v:textbox>
                  <w:txbxContent>
                    <w:p w14:paraId="18F5911B" w14:textId="3B8CDF68" w:rsidR="00AA7F47" w:rsidRDefault="00E9134F">
                      <w:pPr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</w:pPr>
                      <w:r w:rsidRPr="00B150CC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>Aushang Sammelb</w:t>
                      </w:r>
                      <w:r w:rsidR="005B6F21" w:rsidRPr="00B150CC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>ehälter</w:t>
                      </w:r>
                      <w:r w:rsidRPr="00B150CC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 xml:space="preserve"> EWR </w:t>
                      </w:r>
                      <w:r w:rsidR="005B6F21" w:rsidRPr="00B150CC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>01</w:t>
                      </w:r>
                      <w:r w:rsidRPr="00B150CC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>/202</w:t>
                      </w:r>
                      <w:r w:rsidR="00AA7F47"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  <w:t>4</w:t>
                      </w:r>
                    </w:p>
                    <w:p w14:paraId="4EB5A081" w14:textId="77777777" w:rsidR="00AA7F47" w:rsidRPr="00B150CC" w:rsidRDefault="00AA7F47">
                      <w:pPr>
                        <w:rPr>
                          <w:rFonts w:ascii="Open Sans" w:hAnsi="Open Sans" w:cs="Open Sans"/>
                          <w:color w:val="5F5F5F" w:themeColor="text1"/>
                          <w:sz w:val="10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24FE" w:rsidRPr="00382595">
        <w:rPr>
          <w:rFonts w:ascii="Open Sans" w:eastAsia="Times New Roman" w:hAnsi="Open Sans" w:cs="Open Sans"/>
          <w:sz w:val="22"/>
          <w:szCs w:val="18"/>
        </w:rPr>
        <w:t xml:space="preserve">Es wird die </w:t>
      </w:r>
      <w:r w:rsidR="006E24FE" w:rsidRPr="00E662A6">
        <w:rPr>
          <w:rFonts w:ascii="Open Sans" w:eastAsia="Times New Roman" w:hAnsi="Open Sans" w:cs="Open Sans"/>
          <w:sz w:val="22"/>
          <w:szCs w:val="18"/>
          <w:u w:val="single"/>
        </w:rPr>
        <w:t>doppelte</w:t>
      </w:r>
      <w:r w:rsidR="006E24FE" w:rsidRPr="00382595">
        <w:rPr>
          <w:rFonts w:ascii="Open Sans" w:eastAsia="Times New Roman" w:hAnsi="Open Sans" w:cs="Open Sans"/>
          <w:sz w:val="22"/>
          <w:szCs w:val="18"/>
        </w:rPr>
        <w:t xml:space="preserve"> Punktzahl abgezogen. Also z.B. für 5 </w:t>
      </w:r>
      <w:r w:rsidR="00382595" w:rsidRPr="00382595">
        <w:rPr>
          <w:rFonts w:ascii="Open Sans" w:eastAsia="Times New Roman" w:hAnsi="Open Sans" w:cs="Open Sans"/>
          <w:sz w:val="22"/>
          <w:szCs w:val="18"/>
        </w:rPr>
        <w:t>dazu geschummelte</w:t>
      </w:r>
      <w:r w:rsidR="006E24FE" w:rsidRPr="00382595">
        <w:rPr>
          <w:rFonts w:ascii="Open Sans" w:eastAsia="Times New Roman" w:hAnsi="Open Sans" w:cs="Open Sans"/>
          <w:sz w:val="22"/>
          <w:szCs w:val="18"/>
        </w:rPr>
        <w:t xml:space="preserve"> Computer (= 200 Punkte) gibt es 400 Punkte Abzug!</w:t>
      </w:r>
    </w:p>
    <w:p w14:paraId="3492E19C" w14:textId="0A97A5A5" w:rsidR="006E24FE" w:rsidRPr="004D71D3" w:rsidRDefault="006E24FE" w:rsidP="00AA7F47">
      <w:pPr>
        <w:spacing w:before="360" w:after="100" w:afterAutospacing="1" w:line="312" w:lineRule="auto"/>
      </w:pPr>
      <w:r w:rsidRPr="008F58EB">
        <w:rPr>
          <w:rFonts w:ascii="Open Sans" w:hAnsi="Open Sans" w:cs="Open Sans"/>
          <w:b/>
          <w:sz w:val="22"/>
          <w:szCs w:val="36"/>
        </w:rPr>
        <w:t>Disqualifiziert werdet ihr, wenn</w:t>
      </w:r>
      <w:r w:rsidR="004D71D3">
        <w:rPr>
          <w:rFonts w:ascii="Open Sans" w:hAnsi="Open Sans" w:cs="Open Sans"/>
          <w:b/>
          <w:sz w:val="22"/>
          <w:szCs w:val="36"/>
        </w:rPr>
        <w:t xml:space="preserve"> </w:t>
      </w:r>
      <w:r w:rsidRPr="00382595">
        <w:rPr>
          <w:rFonts w:ascii="Open Sans" w:eastAsia="Times New Roman" w:hAnsi="Open Sans" w:cs="Open Sans"/>
          <w:sz w:val="22"/>
          <w:szCs w:val="18"/>
        </w:rPr>
        <w:t>ihr uns keine Fotos vom gesammelten E-Schrott schickt. Die brauchen wir, um zu prüfen, dass alles stimmt. Sonst können wir keinen fairen Wettbewerb garantieren.</w:t>
      </w:r>
    </w:p>
    <w:sectPr w:rsidR="006E24FE" w:rsidRPr="004D71D3" w:rsidSect="00AA7F47">
      <w:footerReference w:type="default" r:id="rId39"/>
      <w:pgSz w:w="11906" w:h="16838"/>
      <w:pgMar w:top="1418" w:right="1417" w:bottom="568" w:left="1417" w:header="708" w:footer="8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6AFD8E" w14:textId="77777777" w:rsidR="007978CA" w:rsidRDefault="007978CA" w:rsidP="008C7F6A">
      <w:r>
        <w:separator/>
      </w:r>
    </w:p>
  </w:endnote>
  <w:endnote w:type="continuationSeparator" w:id="0">
    <w:p w14:paraId="6B52935B" w14:textId="77777777" w:rsidR="007978CA" w:rsidRDefault="007978CA" w:rsidP="008C7F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8F760" w14:textId="74CC2465" w:rsidR="00AA7F47" w:rsidRDefault="00AA7F47">
    <w:pPr>
      <w:pStyle w:val="Fuzeile"/>
    </w:pPr>
    <w:r>
      <w:rPr>
        <w:rFonts w:ascii="Open Sans" w:hAnsi="Open Sans" w:cs="Open Sans"/>
        <w:b/>
        <w:noProof/>
        <w:szCs w:val="45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69D1E3E" wp14:editId="57FDA9FA">
              <wp:simplePos x="0" y="0"/>
              <wp:positionH relativeFrom="page">
                <wp:align>left</wp:align>
              </wp:positionH>
              <wp:positionV relativeFrom="paragraph">
                <wp:posOffset>-381663</wp:posOffset>
              </wp:positionV>
              <wp:extent cx="7653020" cy="1194850"/>
              <wp:effectExtent l="0" t="0" r="5080" b="5715"/>
              <wp:wrapNone/>
              <wp:docPr id="1339154440" name="Gruppieren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53020" cy="1194850"/>
                        <a:chOff x="0" y="0"/>
                        <a:chExt cx="7653020" cy="1194850"/>
                      </a:xfrm>
                    </wpg:grpSpPr>
                    <wps:wsp>
                      <wps:cNvPr id="37" name="Rechteck 37"/>
                      <wps:cNvSpPr/>
                      <wps:spPr>
                        <a:xfrm>
                          <a:off x="0" y="421420"/>
                          <a:ext cx="7653020" cy="77343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8" name="Ellipse 38"/>
                      <wps:cNvSpPr>
                        <a:spLocks noChangeAspect="1"/>
                      </wps:cNvSpPr>
                      <wps:spPr>
                        <a:xfrm>
                          <a:off x="6297433" y="0"/>
                          <a:ext cx="1016635" cy="101663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1" name="Grafik 4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/>
                      </pic:blipFill>
                      <pic:spPr bwMode="auto">
                        <a:xfrm>
                          <a:off x="6313336" y="294199"/>
                          <a:ext cx="932180" cy="47561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2" name="Grafik 4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8783" y="516835"/>
                          <a:ext cx="536575" cy="49657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0" name="Textfeld 40"/>
                      <wps:cNvSpPr txBox="1"/>
                      <wps:spPr>
                        <a:xfrm>
                          <a:off x="826936" y="413468"/>
                          <a:ext cx="500951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7FFF8" w14:textId="77777777" w:rsidR="00AA7F47" w:rsidRPr="00405D74" w:rsidRDefault="00AA7F47" w:rsidP="00AA7F47">
                            <w:pPr>
                              <w:tabs>
                                <w:tab w:val="right" w:pos="9072"/>
                              </w:tabs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</w:pPr>
                            <w:r w:rsidRPr="00405D7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44"/>
                                <w:szCs w:val="52"/>
                              </w:rPr>
                              <w:t>E-Waste Race</w:t>
                            </w:r>
                            <w:r w:rsidRPr="00405D7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t xml:space="preserve">   </w:t>
                            </w:r>
                            <w:r w:rsidRPr="00405D7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tab/>
                            </w:r>
                            <w:r w:rsidRPr="00405D7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28"/>
                                <w:szCs w:val="34"/>
                              </w:rPr>
                              <w:br/>
                            </w:r>
                            <w:r w:rsidRPr="00405D7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:sz w:val="14"/>
                                <w:szCs w:val="18"/>
                              </w:rPr>
                              <w:t>von das-macht-schule.net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569D1E3E" id="Gruppieren 1" o:spid="_x0000_s1038" style="position:absolute;margin-left:0;margin-top:-30.05pt;width:602.6pt;height:94.1pt;z-index:251659264;mso-position-horizontal:left;mso-position-horizontal-relative:page" coordsize="76530,119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">
              <v:rect id="Rechteck 37" o:spid="_x0000_s1039" style="position:absolute;top:4214;width:76530;height:7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" fillcolor="#84aa33 [3205]" stroked="f" strokeweight="2pt"/>
              <v:oval id="Ellipse 38" o:spid="_x0000_s1040" style="position:absolute;left:62974;width:10166;height:10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" fillcolor="white [3212]" strokecolor="#84aa33 [3205]" strokeweight="2pt">
                <v:path arrowok="t"/>
                <o:lock v:ext="edit" aspectratio="t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1" o:spid="_x0000_s1041" type="#_x0000_t75" style="position:absolute;left:63133;top:2941;width:9322;height:4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">
                <v:imagedata r:id="rId3" o:title=""/>
              </v:shape>
              <v:shape id="Grafik 42" o:spid="_x0000_s1042" type="#_x0000_t75" style="position:absolute;left:1987;top:5168;width:5366;height:4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">
                <v:imagedata r:id="rId4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0" o:spid="_x0000_s1043" type="#_x0000_t202" style="position:absolute;left:8269;top:4134;width:50095;height:7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<v:textbox>
                  <w:txbxContent>
                    <w:p w14:paraId="5CA7FFF8" w14:textId="77777777" w:rsidR="00AA7F47" w:rsidRPr="00405D74" w:rsidRDefault="00AA7F47" w:rsidP="00AA7F47">
                      <w:pPr>
                        <w:tabs>
                          <w:tab w:val="right" w:pos="9072"/>
                        </w:tabs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8"/>
                          <w:szCs w:val="34"/>
                        </w:rPr>
                      </w:pPr>
                      <w:r w:rsidRPr="00405D74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44"/>
                          <w:szCs w:val="52"/>
                        </w:rPr>
                        <w:t>E-Waste Race</w:t>
                      </w:r>
                      <w:r w:rsidRPr="00405D74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8"/>
                          <w:szCs w:val="34"/>
                        </w:rPr>
                        <w:t xml:space="preserve">   </w:t>
                      </w:r>
                      <w:r w:rsidRPr="00405D74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8"/>
                          <w:szCs w:val="34"/>
                        </w:rPr>
                        <w:tab/>
                      </w:r>
                      <w:r w:rsidRPr="00405D74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28"/>
                          <w:szCs w:val="34"/>
                        </w:rPr>
                        <w:br/>
                      </w:r>
                      <w:r w:rsidRPr="00405D74">
                        <w:rPr>
                          <w:rFonts w:ascii="Open Sans" w:hAnsi="Open Sans" w:cs="Open Sans"/>
                          <w:b/>
                          <w:color w:val="FFFFFF" w:themeColor="background1"/>
                          <w:sz w:val="14"/>
                          <w:szCs w:val="18"/>
                        </w:rPr>
                        <w:t>von das-macht-schule.net</w:t>
                      </w:r>
                    </w:p>
                  </w:txbxContent>
                </v:textbox>
              </v:shape>
              <w10:wrap anchorx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E66ED" w14:textId="77777777" w:rsidR="007978CA" w:rsidRDefault="007978CA" w:rsidP="008C7F6A">
      <w:r>
        <w:separator/>
      </w:r>
    </w:p>
  </w:footnote>
  <w:footnote w:type="continuationSeparator" w:id="0">
    <w:p w14:paraId="5B9936CE" w14:textId="77777777" w:rsidR="007978CA" w:rsidRDefault="007978CA" w:rsidP="008C7F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70A0C"/>
    <w:multiLevelType w:val="hybridMultilevel"/>
    <w:tmpl w:val="D2A463B0"/>
    <w:lvl w:ilvl="0" w:tplc="0407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" w15:restartNumberingAfterBreak="0">
    <w:nsid w:val="099C5CAF"/>
    <w:multiLevelType w:val="hybridMultilevel"/>
    <w:tmpl w:val="BCD49B5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4E0189"/>
    <w:multiLevelType w:val="multilevel"/>
    <w:tmpl w:val="0E041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E26C68"/>
    <w:multiLevelType w:val="hybridMultilevel"/>
    <w:tmpl w:val="5702672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D538F2"/>
    <w:multiLevelType w:val="multilevel"/>
    <w:tmpl w:val="9498F30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20994169"/>
    <w:multiLevelType w:val="hybridMultilevel"/>
    <w:tmpl w:val="9D4E232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A84892"/>
    <w:multiLevelType w:val="hybridMultilevel"/>
    <w:tmpl w:val="B0F081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916438"/>
    <w:multiLevelType w:val="hybridMultilevel"/>
    <w:tmpl w:val="A6B4CA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65132B"/>
    <w:multiLevelType w:val="hybridMultilevel"/>
    <w:tmpl w:val="874C0558"/>
    <w:lvl w:ilvl="0" w:tplc="A9A25B7E"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FA05BD"/>
    <w:multiLevelType w:val="hybridMultilevel"/>
    <w:tmpl w:val="BAFCC8C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937784"/>
    <w:multiLevelType w:val="multilevel"/>
    <w:tmpl w:val="35B6FA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1" w15:restartNumberingAfterBreak="0">
    <w:nsid w:val="32F531A0"/>
    <w:multiLevelType w:val="hybridMultilevel"/>
    <w:tmpl w:val="0714EB7A"/>
    <w:lvl w:ilvl="0" w:tplc="0407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400F523F"/>
    <w:multiLevelType w:val="multilevel"/>
    <w:tmpl w:val="14508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2F57F51"/>
    <w:multiLevelType w:val="hybridMultilevel"/>
    <w:tmpl w:val="F7B6AAB0"/>
    <w:lvl w:ilvl="0" w:tplc="F9221354">
      <w:numFmt w:val="bullet"/>
      <w:lvlText w:val="•"/>
      <w:lvlJc w:val="left"/>
      <w:pPr>
        <w:ind w:left="720" w:hanging="360"/>
      </w:pPr>
      <w:rPr>
        <w:rFonts w:ascii="Open Sans" w:eastAsia="Times New Roman" w:hAnsi="Open Sans" w:cs="Open San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F11A0A"/>
    <w:multiLevelType w:val="multilevel"/>
    <w:tmpl w:val="AA24B740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5" w15:restartNumberingAfterBreak="0">
    <w:nsid w:val="64ED19EE"/>
    <w:multiLevelType w:val="hybridMultilevel"/>
    <w:tmpl w:val="E0EC7F5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65FC4A4D"/>
    <w:multiLevelType w:val="hybridMultilevel"/>
    <w:tmpl w:val="786EB0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815FCB"/>
    <w:multiLevelType w:val="hybridMultilevel"/>
    <w:tmpl w:val="95846C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05373C6"/>
    <w:multiLevelType w:val="multilevel"/>
    <w:tmpl w:val="7CCC26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2700534"/>
    <w:multiLevelType w:val="multilevel"/>
    <w:tmpl w:val="0D7A4B6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0" w15:restartNumberingAfterBreak="0">
    <w:nsid w:val="77986322"/>
    <w:multiLevelType w:val="hybridMultilevel"/>
    <w:tmpl w:val="CF4E9A6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5576795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1878396">
    <w:abstractNumId w:val="8"/>
  </w:num>
  <w:num w:numId="3" w16cid:durableId="1048996611">
    <w:abstractNumId w:val="5"/>
  </w:num>
  <w:num w:numId="4" w16cid:durableId="1775058035">
    <w:abstractNumId w:val="17"/>
  </w:num>
  <w:num w:numId="5" w16cid:durableId="1979262047">
    <w:abstractNumId w:val="9"/>
  </w:num>
  <w:num w:numId="6" w16cid:durableId="1478720937">
    <w:abstractNumId w:val="15"/>
  </w:num>
  <w:num w:numId="7" w16cid:durableId="1480809007">
    <w:abstractNumId w:val="6"/>
  </w:num>
  <w:num w:numId="8" w16cid:durableId="1429278593">
    <w:abstractNumId w:val="20"/>
  </w:num>
  <w:num w:numId="9" w16cid:durableId="951129660">
    <w:abstractNumId w:val="0"/>
  </w:num>
  <w:num w:numId="10" w16cid:durableId="1995839430">
    <w:abstractNumId w:val="11"/>
  </w:num>
  <w:num w:numId="11" w16cid:durableId="216359453">
    <w:abstractNumId w:val="18"/>
  </w:num>
  <w:num w:numId="12" w16cid:durableId="1665665184">
    <w:abstractNumId w:val="12"/>
  </w:num>
  <w:num w:numId="13" w16cid:durableId="1655260788">
    <w:abstractNumId w:val="10"/>
  </w:num>
  <w:num w:numId="14" w16cid:durableId="343242670">
    <w:abstractNumId w:val="19"/>
  </w:num>
  <w:num w:numId="15" w16cid:durableId="1213079791">
    <w:abstractNumId w:val="4"/>
  </w:num>
  <w:num w:numId="16" w16cid:durableId="860123551">
    <w:abstractNumId w:val="14"/>
  </w:num>
  <w:num w:numId="17" w16cid:durableId="316346434">
    <w:abstractNumId w:val="2"/>
  </w:num>
  <w:num w:numId="18" w16cid:durableId="1522861202">
    <w:abstractNumId w:val="1"/>
  </w:num>
  <w:num w:numId="19" w16cid:durableId="1600604489">
    <w:abstractNumId w:val="3"/>
  </w:num>
  <w:num w:numId="20" w16cid:durableId="1051878989">
    <w:abstractNumId w:val="16"/>
  </w:num>
  <w:num w:numId="21" w16cid:durableId="1037661191">
    <w:abstractNumId w:val="13"/>
  </w:num>
  <w:num w:numId="22" w16cid:durableId="26997513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6CE1"/>
    <w:rsid w:val="0000099F"/>
    <w:rsid w:val="00001051"/>
    <w:rsid w:val="00001C85"/>
    <w:rsid w:val="000024C0"/>
    <w:rsid w:val="0001607D"/>
    <w:rsid w:val="0002798D"/>
    <w:rsid w:val="0005556A"/>
    <w:rsid w:val="00083113"/>
    <w:rsid w:val="000A119E"/>
    <w:rsid w:val="000A4FC0"/>
    <w:rsid w:val="000B217E"/>
    <w:rsid w:val="000B615F"/>
    <w:rsid w:val="000C09F8"/>
    <w:rsid w:val="00117C2B"/>
    <w:rsid w:val="001238B4"/>
    <w:rsid w:val="001251FF"/>
    <w:rsid w:val="00136A77"/>
    <w:rsid w:val="00143633"/>
    <w:rsid w:val="00163665"/>
    <w:rsid w:val="00191F43"/>
    <w:rsid w:val="001977FB"/>
    <w:rsid w:val="001B6807"/>
    <w:rsid w:val="001C136D"/>
    <w:rsid w:val="001D0274"/>
    <w:rsid w:val="001E0501"/>
    <w:rsid w:val="00243543"/>
    <w:rsid w:val="00252349"/>
    <w:rsid w:val="002530DB"/>
    <w:rsid w:val="00254217"/>
    <w:rsid w:val="00285C2B"/>
    <w:rsid w:val="002D1D5E"/>
    <w:rsid w:val="002F01A3"/>
    <w:rsid w:val="002F6CE1"/>
    <w:rsid w:val="002F7579"/>
    <w:rsid w:val="003177DF"/>
    <w:rsid w:val="003248CD"/>
    <w:rsid w:val="00325A9B"/>
    <w:rsid w:val="00344BC8"/>
    <w:rsid w:val="00354800"/>
    <w:rsid w:val="00356813"/>
    <w:rsid w:val="00382595"/>
    <w:rsid w:val="00385977"/>
    <w:rsid w:val="00392A05"/>
    <w:rsid w:val="003A6F25"/>
    <w:rsid w:val="003C1808"/>
    <w:rsid w:val="004024F7"/>
    <w:rsid w:val="00405D74"/>
    <w:rsid w:val="0040681F"/>
    <w:rsid w:val="00415E92"/>
    <w:rsid w:val="00420BDD"/>
    <w:rsid w:val="00422880"/>
    <w:rsid w:val="00454508"/>
    <w:rsid w:val="004B10AA"/>
    <w:rsid w:val="004B177E"/>
    <w:rsid w:val="004B3297"/>
    <w:rsid w:val="004D16ED"/>
    <w:rsid w:val="004D71D3"/>
    <w:rsid w:val="004E5786"/>
    <w:rsid w:val="00500342"/>
    <w:rsid w:val="00533E64"/>
    <w:rsid w:val="00534839"/>
    <w:rsid w:val="00535E00"/>
    <w:rsid w:val="0054324E"/>
    <w:rsid w:val="00576612"/>
    <w:rsid w:val="005817FB"/>
    <w:rsid w:val="005868BB"/>
    <w:rsid w:val="00594567"/>
    <w:rsid w:val="005B6F21"/>
    <w:rsid w:val="005C55B2"/>
    <w:rsid w:val="005E4846"/>
    <w:rsid w:val="005F5F44"/>
    <w:rsid w:val="00603C9F"/>
    <w:rsid w:val="006519C4"/>
    <w:rsid w:val="006C1EF7"/>
    <w:rsid w:val="006E24FE"/>
    <w:rsid w:val="006E321F"/>
    <w:rsid w:val="006E626F"/>
    <w:rsid w:val="006F16EA"/>
    <w:rsid w:val="00705D75"/>
    <w:rsid w:val="007218FE"/>
    <w:rsid w:val="0073540A"/>
    <w:rsid w:val="00757153"/>
    <w:rsid w:val="007650DE"/>
    <w:rsid w:val="007777B5"/>
    <w:rsid w:val="00784F45"/>
    <w:rsid w:val="00787BCA"/>
    <w:rsid w:val="00792029"/>
    <w:rsid w:val="00794DDF"/>
    <w:rsid w:val="007978CA"/>
    <w:rsid w:val="007C1443"/>
    <w:rsid w:val="007C7BB4"/>
    <w:rsid w:val="007F12DC"/>
    <w:rsid w:val="00832CA9"/>
    <w:rsid w:val="00845233"/>
    <w:rsid w:val="008654A8"/>
    <w:rsid w:val="008663B6"/>
    <w:rsid w:val="00876095"/>
    <w:rsid w:val="00877D71"/>
    <w:rsid w:val="008867BE"/>
    <w:rsid w:val="008C7F6A"/>
    <w:rsid w:val="008F01EA"/>
    <w:rsid w:val="008F58EB"/>
    <w:rsid w:val="00916863"/>
    <w:rsid w:val="009241B3"/>
    <w:rsid w:val="00954DB8"/>
    <w:rsid w:val="00962480"/>
    <w:rsid w:val="0099793E"/>
    <w:rsid w:val="009A2606"/>
    <w:rsid w:val="009F2D92"/>
    <w:rsid w:val="00A1037F"/>
    <w:rsid w:val="00A42A8D"/>
    <w:rsid w:val="00A749D7"/>
    <w:rsid w:val="00AA00AD"/>
    <w:rsid w:val="00AA65A8"/>
    <w:rsid w:val="00AA6B3D"/>
    <w:rsid w:val="00AA7F47"/>
    <w:rsid w:val="00AC4E5B"/>
    <w:rsid w:val="00B02591"/>
    <w:rsid w:val="00B07FE6"/>
    <w:rsid w:val="00B10B60"/>
    <w:rsid w:val="00B11582"/>
    <w:rsid w:val="00B150CC"/>
    <w:rsid w:val="00B21798"/>
    <w:rsid w:val="00B25200"/>
    <w:rsid w:val="00B577A2"/>
    <w:rsid w:val="00BA2CF5"/>
    <w:rsid w:val="00BD179D"/>
    <w:rsid w:val="00BD733F"/>
    <w:rsid w:val="00BF7F78"/>
    <w:rsid w:val="00C108F4"/>
    <w:rsid w:val="00C11D9A"/>
    <w:rsid w:val="00C34A61"/>
    <w:rsid w:val="00C41F3B"/>
    <w:rsid w:val="00C47D6F"/>
    <w:rsid w:val="00C542AD"/>
    <w:rsid w:val="00C54FF2"/>
    <w:rsid w:val="00C70441"/>
    <w:rsid w:val="00C719F1"/>
    <w:rsid w:val="00C85DAA"/>
    <w:rsid w:val="00CA2AD1"/>
    <w:rsid w:val="00CA4F20"/>
    <w:rsid w:val="00CB1F61"/>
    <w:rsid w:val="00CC68BA"/>
    <w:rsid w:val="00CE3503"/>
    <w:rsid w:val="00CF02E7"/>
    <w:rsid w:val="00CF5D00"/>
    <w:rsid w:val="00D050A7"/>
    <w:rsid w:val="00D112B6"/>
    <w:rsid w:val="00D122CA"/>
    <w:rsid w:val="00D2774D"/>
    <w:rsid w:val="00D30FA8"/>
    <w:rsid w:val="00D659AF"/>
    <w:rsid w:val="00D74A78"/>
    <w:rsid w:val="00D80C0E"/>
    <w:rsid w:val="00DC1D11"/>
    <w:rsid w:val="00DC5774"/>
    <w:rsid w:val="00E10AAA"/>
    <w:rsid w:val="00E24629"/>
    <w:rsid w:val="00E2502B"/>
    <w:rsid w:val="00E33623"/>
    <w:rsid w:val="00E41360"/>
    <w:rsid w:val="00E44AF8"/>
    <w:rsid w:val="00E6140B"/>
    <w:rsid w:val="00E662A6"/>
    <w:rsid w:val="00E770D9"/>
    <w:rsid w:val="00E82DB1"/>
    <w:rsid w:val="00E87E59"/>
    <w:rsid w:val="00E9134F"/>
    <w:rsid w:val="00EA3952"/>
    <w:rsid w:val="00EB6C65"/>
    <w:rsid w:val="00EC0F1F"/>
    <w:rsid w:val="00EF6B05"/>
    <w:rsid w:val="00F1490F"/>
    <w:rsid w:val="00F17154"/>
    <w:rsid w:val="00F360B3"/>
    <w:rsid w:val="00F45442"/>
    <w:rsid w:val="00F5236B"/>
    <w:rsid w:val="00F52613"/>
    <w:rsid w:val="00F7414D"/>
    <w:rsid w:val="00F937D3"/>
    <w:rsid w:val="00FC10CE"/>
    <w:rsid w:val="00FD37C4"/>
    <w:rsid w:val="00FF25AD"/>
    <w:rsid w:val="00FF6BCF"/>
    <w:rsid w:val="00FF7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6BBECCAB"/>
  <w15:docId w15:val="{FD97C83A-8060-4DC1-82B5-69018E1E6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E626F"/>
    <w:rPr>
      <w:rFonts w:ascii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E626F"/>
    <w:pPr>
      <w:ind w:left="720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626F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6E626F"/>
    <w:rPr>
      <w:rFonts w:ascii="Tahoma" w:hAnsi="Tahoma" w:cs="Tahoma"/>
      <w:sz w:val="16"/>
      <w:szCs w:val="16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C7F6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C7F6A"/>
    <w:rPr>
      <w:rFonts w:ascii="Arial" w:hAnsi="Arial" w:cs="Arial"/>
    </w:rPr>
  </w:style>
  <w:style w:type="paragraph" w:styleId="Fuzeile">
    <w:name w:val="footer"/>
    <w:basedOn w:val="Standard"/>
    <w:link w:val="FuzeileZchn"/>
    <w:uiPriority w:val="99"/>
    <w:unhideWhenUsed/>
    <w:rsid w:val="008C7F6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C7F6A"/>
    <w:rPr>
      <w:rFonts w:ascii="Arial" w:hAnsi="Arial" w:cs="Arial"/>
    </w:rPr>
  </w:style>
  <w:style w:type="paragraph" w:customStyle="1" w:styleId="Default">
    <w:name w:val="Default"/>
    <w:rsid w:val="00603C9F"/>
    <w:pPr>
      <w:autoSpaceDE w:val="0"/>
      <w:autoSpaceDN w:val="0"/>
      <w:adjustRightInd w:val="0"/>
    </w:pPr>
    <w:rPr>
      <w:rFonts w:ascii="Open Sans" w:hAnsi="Open Sans" w:cs="Open Sans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EC0F1F"/>
    <w:rPr>
      <w:color w:val="FF6700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C0F1F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757153"/>
    <w:pPr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22880"/>
    <w:rPr>
      <w:color w:val="7F7F7F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E24FE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E24FE"/>
    <w:rPr>
      <w:rFonts w:ascii="Arial" w:hAnsi="Arial" w:cs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24FE"/>
    <w:pPr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24FE"/>
    <w:rPr>
      <w:rFonts w:asciiTheme="minorHAnsi" w:eastAsiaTheme="minorHAnsi" w:hAnsiTheme="minorHAnsi" w:cstheme="minorBid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06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6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93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5.svg"/><Relationship Id="rId39" Type="http://schemas.openxmlformats.org/officeDocument/2006/relationships/footer" Target="footer1.xml"/><Relationship Id="rId21" Type="http://schemas.openxmlformats.org/officeDocument/2006/relationships/hyperlink" Target="http://www.e-waste-race.de" TargetMode="External"/><Relationship Id="rId34" Type="http://schemas.openxmlformats.org/officeDocument/2006/relationships/image" Target="media/image22.sv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microsoft.com/office/2007/relationships/hdphoto" Target="media/hdphoto2.wdp"/><Relationship Id="rId37" Type="http://schemas.openxmlformats.org/officeDocument/2006/relationships/image" Target="media/image25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hyperlink" Target="https://ewasterace.de/spielregeln" TargetMode="External"/><Relationship Id="rId28" Type="http://schemas.openxmlformats.org/officeDocument/2006/relationships/image" Target="media/image17.svg"/><Relationship Id="rId36" Type="http://schemas.openxmlformats.org/officeDocument/2006/relationships/image" Target="media/image24.svg"/><Relationship Id="rId10" Type="http://schemas.openxmlformats.org/officeDocument/2006/relationships/image" Target="media/image3.png"/><Relationship Id="rId19" Type="http://schemas.openxmlformats.org/officeDocument/2006/relationships/hyperlink" Target="http://www.e-waste-race.de" TargetMode="External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svg"/><Relationship Id="rId35" Type="http://schemas.openxmlformats.org/officeDocument/2006/relationships/image" Target="media/image23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image" Target="media/image21.png"/><Relationship Id="rId38" Type="http://schemas.openxmlformats.org/officeDocument/2006/relationships/image" Target="media/image26.sv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9.png"/><Relationship Id="rId2" Type="http://schemas.openxmlformats.org/officeDocument/2006/relationships/image" Target="media/image28.png"/><Relationship Id="rId1" Type="http://schemas.openxmlformats.org/officeDocument/2006/relationships/image" Target="media/image27.png"/><Relationship Id="rId4" Type="http://schemas.openxmlformats.org/officeDocument/2006/relationships/image" Target="media/image3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G\Desktop\Notiz.dotx" TargetMode="External"/></Relationships>
</file>

<file path=word/theme/theme1.xml><?xml version="1.0" encoding="utf-8"?>
<a:theme xmlns:a="http://schemas.openxmlformats.org/drawingml/2006/main" name="Larissa">
  <a:themeElements>
    <a:clrScheme name="DasmachtSchule-Farbschema">
      <a:dk1>
        <a:srgbClr val="5F5F5F"/>
      </a:dk1>
      <a:lt1>
        <a:srgbClr val="FFFFFF"/>
      </a:lt1>
      <a:dk2>
        <a:srgbClr val="000000"/>
      </a:dk2>
      <a:lt2>
        <a:srgbClr val="FFFFFF"/>
      </a:lt2>
      <a:accent1>
        <a:srgbClr val="FEB80A"/>
      </a:accent1>
      <a:accent2>
        <a:srgbClr val="84AA33"/>
      </a:accent2>
      <a:accent3>
        <a:srgbClr val="FF6700"/>
      </a:accent3>
      <a:accent4>
        <a:srgbClr val="506E94"/>
      </a:accent4>
      <a:accent5>
        <a:srgbClr val="C32D2E"/>
      </a:accent5>
      <a:accent6>
        <a:srgbClr val="3891A7"/>
      </a:accent6>
      <a:hlink>
        <a:srgbClr val="FF6700"/>
      </a:hlink>
      <a:folHlink>
        <a:srgbClr val="7F7F7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EF0775-AEE0-46DD-B79F-8AD83E95F7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Notiz</Template>
  <TotalTime>0</TotalTime>
  <Pages>3</Pages>
  <Words>290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Das macht Schule e.V.</Company>
  <LinksUpToDate>false</LinksUpToDate>
  <CharactersWithSpaces>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Bernd Gebert</dc:creator>
  <cp:lastModifiedBy>Kathrin Ruhnke</cp:lastModifiedBy>
  <cp:revision>2</cp:revision>
  <cp:lastPrinted>2023-01-27T08:51:00Z</cp:lastPrinted>
  <dcterms:created xsi:type="dcterms:W3CDTF">2024-01-26T10:24:00Z</dcterms:created>
  <dcterms:modified xsi:type="dcterms:W3CDTF">2024-01-26T10:24:00Z</dcterms:modified>
</cp:coreProperties>
</file>